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DAB" w:rsidRDefault="00105DAB" w:rsidP="00AD0725">
      <w:pPr>
        <w:rPr>
          <w:sz w:val="24"/>
          <w:szCs w:val="24"/>
        </w:rPr>
      </w:pPr>
      <w:r>
        <w:rPr>
          <w:sz w:val="24"/>
          <w:szCs w:val="24"/>
        </w:rPr>
        <w:t> </w:t>
      </w:r>
    </w:p>
    <w:tbl>
      <w:tblPr>
        <w:tblW w:w="9639" w:type="dxa"/>
        <w:tblCellSpacing w:w="15" w:type="dxa"/>
        <w:tblInd w:w="138" w:type="dxa"/>
        <w:tblLook w:val="00A0"/>
      </w:tblPr>
      <w:tblGrid>
        <w:gridCol w:w="4678"/>
        <w:gridCol w:w="4961"/>
      </w:tblGrid>
      <w:tr w:rsidR="00105DAB" w:rsidRPr="00363AE0" w:rsidTr="005842A1">
        <w:trPr>
          <w:tblCellSpacing w:w="15" w:type="dxa"/>
        </w:trPr>
        <w:tc>
          <w:tcPr>
            <w:tcW w:w="4633" w:type="dxa"/>
          </w:tcPr>
          <w:p w:rsidR="00105DAB" w:rsidRDefault="00105DAB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105DAB" w:rsidRDefault="00105DAB" w:rsidP="002D5066">
            <w:pPr>
              <w:pStyle w:val="NoSpacing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на заседании педагогического совета </w:t>
            </w:r>
          </w:p>
          <w:p w:rsidR="00105DAB" w:rsidRDefault="00105DAB" w:rsidP="002D5066">
            <w:pPr>
              <w:pStyle w:val="NoSpacing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105DAB" w:rsidRDefault="00105DAB" w:rsidP="002D5066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от 2 ноября 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>. № 2</w:t>
            </w:r>
          </w:p>
        </w:tc>
        <w:tc>
          <w:tcPr>
            <w:tcW w:w="491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05DAB" w:rsidRDefault="00105DAB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УТВЕРЖДЕНО</w:t>
            </w:r>
          </w:p>
          <w:p w:rsidR="00105DAB" w:rsidRDefault="00105DAB" w:rsidP="002D5066">
            <w:pPr>
              <w:pStyle w:val="NoSpacing"/>
              <w:ind w:left="452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>приказом директора</w:t>
            </w:r>
          </w:p>
          <w:p w:rsidR="00105DAB" w:rsidRDefault="00105DAB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«Прудковская ООШ»</w:t>
            </w:r>
          </w:p>
          <w:p w:rsidR="00105DAB" w:rsidRDefault="00105DAB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 ноября 2016 года № 98</w:t>
            </w:r>
          </w:p>
          <w:p w:rsidR="00105DAB" w:rsidRDefault="00105DAB" w:rsidP="002D5066">
            <w:pPr>
              <w:pStyle w:val="NoSpacing"/>
              <w:ind w:left="4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_______Ю.Н. Антонов</w:t>
            </w:r>
          </w:p>
        </w:tc>
      </w:tr>
    </w:tbl>
    <w:p w:rsidR="00105DAB" w:rsidRPr="00363AE0" w:rsidRDefault="00105DAB" w:rsidP="00AD0725">
      <w:pPr>
        <w:jc w:val="center"/>
        <w:rPr>
          <w:b/>
        </w:rPr>
      </w:pPr>
      <w:r w:rsidRPr="00363AE0">
        <w:rPr>
          <w:b/>
        </w:rPr>
        <w:t>Положение</w:t>
      </w:r>
    </w:p>
    <w:p w:rsidR="00105DAB" w:rsidRPr="00363AE0" w:rsidRDefault="00105DAB" w:rsidP="00AD0725">
      <w:pPr>
        <w:ind w:left="360"/>
        <w:jc w:val="center"/>
        <w:rPr>
          <w:b/>
        </w:rPr>
      </w:pPr>
      <w:r w:rsidRPr="00363AE0">
        <w:rPr>
          <w:b/>
        </w:rPr>
        <w:t xml:space="preserve"> о порядке организации и проведения работ по обеспечению безопасности персональных данных при их обработке в информационных системах персональных данных </w:t>
      </w:r>
    </w:p>
    <w:p w:rsidR="00105DAB" w:rsidRPr="00363AE0" w:rsidRDefault="00105DAB" w:rsidP="00AD0725">
      <w:pPr>
        <w:ind w:left="360"/>
        <w:jc w:val="center"/>
        <w:rPr>
          <w:b/>
        </w:rPr>
      </w:pPr>
      <w:r w:rsidRPr="00363AE0">
        <w:rPr>
          <w:b/>
        </w:rPr>
        <w:t xml:space="preserve">в муниципальном бюджетном общеобразовательном учреждении </w:t>
      </w:r>
    </w:p>
    <w:p w:rsidR="00105DAB" w:rsidRPr="00363AE0" w:rsidRDefault="00105DAB" w:rsidP="00AD0725">
      <w:pPr>
        <w:ind w:left="360"/>
        <w:jc w:val="center"/>
        <w:rPr>
          <w:b/>
        </w:rPr>
      </w:pPr>
      <w:r w:rsidRPr="00363AE0">
        <w:rPr>
          <w:b/>
        </w:rPr>
        <w:t>«Прудковская основная  общеобразовательная школа»</w:t>
      </w:r>
    </w:p>
    <w:p w:rsidR="00105DAB" w:rsidRPr="00363AE0" w:rsidRDefault="00105DAB" w:rsidP="006F2346">
      <w:pPr>
        <w:pStyle w:val="Heading1"/>
        <w:rPr>
          <w:sz w:val="28"/>
          <w:szCs w:val="28"/>
        </w:rPr>
      </w:pPr>
      <w:r w:rsidRPr="00363AE0">
        <w:rPr>
          <w:sz w:val="28"/>
          <w:szCs w:val="28"/>
        </w:rPr>
        <w:t>Красногвардейского района</w:t>
      </w:r>
      <w:r>
        <w:rPr>
          <w:sz w:val="28"/>
          <w:szCs w:val="28"/>
        </w:rPr>
        <w:t xml:space="preserve"> </w:t>
      </w:r>
      <w:r w:rsidRPr="00363AE0">
        <w:rPr>
          <w:sz w:val="28"/>
          <w:szCs w:val="28"/>
        </w:rPr>
        <w:t>Белгородская область</w:t>
      </w:r>
    </w:p>
    <w:p w:rsidR="00105DAB" w:rsidRPr="00363AE0" w:rsidRDefault="00105DAB" w:rsidP="00AD0725">
      <w:pPr>
        <w:pStyle w:val="Heading1"/>
        <w:rPr>
          <w:sz w:val="28"/>
          <w:szCs w:val="28"/>
        </w:rPr>
      </w:pPr>
    </w:p>
    <w:p w:rsidR="00105DAB" w:rsidRPr="00363AE0" w:rsidRDefault="00105DAB" w:rsidP="003626EA">
      <w:pPr>
        <w:pStyle w:val="ListParagraph"/>
        <w:numPr>
          <w:ilvl w:val="0"/>
          <w:numId w:val="1"/>
        </w:numPr>
        <w:ind w:left="0" w:firstLine="0"/>
        <w:rPr>
          <w:b/>
        </w:rPr>
      </w:pPr>
      <w:r w:rsidRPr="00363AE0">
        <w:rPr>
          <w:b/>
        </w:rPr>
        <w:t xml:space="preserve">Основные термины и определения 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Персональные данные (ПДн)</w:t>
      </w:r>
      <w:r w:rsidRPr="00363AE0">
        <w:t xml:space="preserve"> –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доходы, другая информация, необходимая работодателю в связи с трудовыми отношениями.  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Обработка персональных данных</w:t>
      </w:r>
      <w:r w:rsidRPr="00363AE0">
        <w:t xml:space="preserve"> – действия (операции) с персональными данными,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данных. 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Общедоступные персональные данные</w:t>
      </w:r>
      <w:r w:rsidRPr="00363AE0">
        <w:t xml:space="preserve"> - персональные данные, дос</w:t>
      </w:r>
      <w:r w:rsidRPr="00363AE0">
        <w:softHyphen/>
        <w:t>туп неограниченного круга лиц к которым предоставлен с согласия субъекта персональных данных или на которые в соответствии с федеральными зако</w:t>
      </w:r>
      <w:r w:rsidRPr="00363AE0">
        <w:softHyphen/>
        <w:t>нами не распространяется требование соблюдения конфиденциальности.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Оператор</w:t>
      </w:r>
      <w:r w:rsidRPr="00363AE0">
        <w:t xml:space="preserve"> - муниципальный орган, юридиче</w:t>
      </w:r>
      <w:r w:rsidRPr="00363AE0">
        <w:softHyphen/>
        <w:t>ское или физическое лицо, организующие и (или) осуществляющие обработ</w:t>
      </w:r>
      <w:r w:rsidRPr="00363AE0">
        <w:softHyphen/>
        <w:t>ку персональных данных, а также определяющие цели и содержание обра</w:t>
      </w:r>
      <w:r w:rsidRPr="00363AE0">
        <w:softHyphen/>
        <w:t>ботки персональных данных.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Распространение персональных данных</w:t>
      </w:r>
      <w:r w:rsidRPr="00363AE0">
        <w:t xml:space="preserve"> - действия, направленные на передачу персональных данных определенному кругу лиц (передача пер</w:t>
      </w:r>
      <w:r w:rsidRPr="00363AE0">
        <w:softHyphen/>
        <w:t>сональных данных) или на ознакомление с персональными данными неогра</w:t>
      </w:r>
      <w:r w:rsidRPr="00363AE0">
        <w:softHyphen/>
        <w:t>ниченного круга лиц, в том числе обнародование персональных данных в средствах массовой информации, размещение в информационно-телекоммуникационных сетях или предоставление доступа к персональным данным каким-либо иным способом.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Использование персональных данных</w:t>
      </w:r>
      <w:r w:rsidRPr="00363AE0">
        <w:t xml:space="preserve"> - действия (операции) с пер</w:t>
      </w:r>
      <w:r w:rsidRPr="00363AE0">
        <w:softHyphen/>
        <w:t>сональными данными, совершаемые работодателем в целях принятия реше</w:t>
      </w:r>
      <w:r w:rsidRPr="00363AE0">
        <w:softHyphen/>
        <w:t>ний или совершения иных действий, порождающих юридические последст</w:t>
      </w:r>
      <w:r w:rsidRPr="00363AE0">
        <w:softHyphen/>
        <w:t>вия в отношении субъекта персональных данных или других лиц либо иным образом затрагивающих права и свободы субъекта персональных данных или</w:t>
      </w:r>
    </w:p>
    <w:p w:rsidR="00105DAB" w:rsidRPr="00363AE0" w:rsidRDefault="00105DAB" w:rsidP="003626EA">
      <w:pPr>
        <w:jc w:val="both"/>
      </w:pPr>
      <w:r w:rsidRPr="00363AE0">
        <w:t>других лиц.</w:t>
      </w:r>
      <w:r w:rsidRPr="00363AE0">
        <w:tab/>
      </w:r>
    </w:p>
    <w:p w:rsidR="00105DAB" w:rsidRPr="00363AE0" w:rsidRDefault="00105DAB" w:rsidP="003626EA">
      <w:pPr>
        <w:jc w:val="both"/>
      </w:pPr>
      <w:r w:rsidRPr="00363AE0">
        <w:rPr>
          <w:b/>
        </w:rPr>
        <w:t>Блокирование персональных данных</w:t>
      </w:r>
      <w:r w:rsidRPr="00363AE0">
        <w:t xml:space="preserve"> - временное прекращение     сбора, систематизации, накопления, использования, распространения персо</w:t>
      </w:r>
      <w:r w:rsidRPr="00363AE0">
        <w:softHyphen/>
        <w:t>нальных данных, в том числе их передачи.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Уничтожение персональных данных</w:t>
      </w:r>
      <w:r w:rsidRPr="00363AE0">
        <w:t xml:space="preserve"> - действия, в результате кото</w:t>
      </w:r>
      <w:r w:rsidRPr="00363AE0">
        <w:softHyphen/>
        <w:t>рых невозможно восстановить содержание персональных данных в инфор</w:t>
      </w:r>
      <w:r w:rsidRPr="00363AE0">
        <w:softHyphen/>
        <w:t>мационной системе персональных данных или в результате которых уничто</w:t>
      </w:r>
      <w:r w:rsidRPr="00363AE0">
        <w:softHyphen/>
        <w:t>жаются материальные носители персональных данных.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Несанкционированный доступ (НСД)</w:t>
      </w:r>
      <w:r w:rsidRPr="00363AE0">
        <w:t xml:space="preserve"> - получение защищаемой ин</w:t>
      </w:r>
      <w:r w:rsidRPr="00363AE0">
        <w:softHyphen/>
        <w:t>формации заинтересованным субъектом с нарушением установленных пра</w:t>
      </w:r>
      <w:r w:rsidRPr="00363AE0">
        <w:softHyphen/>
        <w:t>вовыми документами или собственником, владельцем информации прав или</w:t>
      </w:r>
    </w:p>
    <w:p w:rsidR="00105DAB" w:rsidRPr="00363AE0" w:rsidRDefault="00105DAB" w:rsidP="003626EA">
      <w:pPr>
        <w:jc w:val="both"/>
      </w:pPr>
      <w:r w:rsidRPr="00363AE0">
        <w:t>правил доступа к защищаемой информации;</w:t>
      </w:r>
    </w:p>
    <w:p w:rsidR="00105DAB" w:rsidRPr="00363AE0" w:rsidRDefault="00105DAB" w:rsidP="003626EA">
      <w:pPr>
        <w:jc w:val="both"/>
      </w:pPr>
      <w:r w:rsidRPr="00363AE0">
        <w:t>- доступ к информации или ее носителям с нарушением правил доступа</w:t>
      </w:r>
      <w:r w:rsidRPr="00363AE0">
        <w:br/>
        <w:t>к ним;</w:t>
      </w:r>
      <w:r w:rsidRPr="00363AE0">
        <w:tab/>
      </w:r>
    </w:p>
    <w:p w:rsidR="00105DAB" w:rsidRPr="00363AE0" w:rsidRDefault="00105DAB" w:rsidP="003626EA">
      <w:pPr>
        <w:jc w:val="both"/>
      </w:pPr>
      <w:r w:rsidRPr="00363AE0">
        <w:t>- ознакомление с информацией, ее обработка, в частности,  копирование, модификация или уничтожение информации.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Обезличивание персональных данных</w:t>
      </w:r>
      <w:r w:rsidRPr="00363AE0">
        <w:t xml:space="preserve"> - действия, в результате кото</w:t>
      </w:r>
      <w:r w:rsidRPr="00363AE0">
        <w:softHyphen/>
        <w:t>рых невозможно определить принадлежность персональных данных кон</w:t>
      </w:r>
      <w:r w:rsidRPr="00363AE0">
        <w:softHyphen/>
        <w:t>кретному субъекту персональных данных.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Информационная система персональных данных (ИСПДн)</w:t>
      </w:r>
      <w:r w:rsidRPr="00363AE0">
        <w:t xml:space="preserve"> - ин</w:t>
      </w:r>
      <w:r w:rsidRPr="00363AE0">
        <w:softHyphen/>
        <w:t>формационная система, представляющая собой совокупность персональных данных, содержащихся в базе данных, а также информационных технологий и технических средств, позволяющих осуществлять обработку таких персо</w:t>
      </w:r>
      <w:r w:rsidRPr="00363AE0">
        <w:softHyphen/>
        <w:t>нальных данных с использованием средств автоматизации или без использо</w:t>
      </w:r>
      <w:r w:rsidRPr="00363AE0">
        <w:softHyphen/>
        <w:t>вания таких средств.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Конфиденциальность персональных данных</w:t>
      </w:r>
      <w:r w:rsidRPr="00363AE0">
        <w:t xml:space="preserve"> - обязательное для со</w:t>
      </w:r>
      <w:r w:rsidRPr="00363AE0">
        <w:softHyphen/>
        <w:t>блюдения работодателем или иным получившим доступ к персональным данным лицом требование не допускать их распространение без согласия субъекта персональных данных или наличия иного законного основания.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Конфиденциальная информация</w:t>
      </w:r>
      <w:r w:rsidRPr="00363AE0">
        <w:t xml:space="preserve"> - документированная информация, доступ к которой ограничивается в соответствии с законодательством Российской Федерации.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Служебные сведения (служебная тайна)</w:t>
      </w:r>
      <w:r w:rsidRPr="00363AE0">
        <w:t xml:space="preserve"> - служебные сведения,     дос</w:t>
      </w:r>
      <w:r w:rsidRPr="00363AE0">
        <w:softHyphen/>
        <w:t>туп к которым ограничен органами государственной власти в соответствии с Гражданским кодексом Российской Федерации и федеральными законами (служебная тайна).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Уполномоченное оператором лицо</w:t>
      </w:r>
      <w:r w:rsidRPr="00363AE0">
        <w:t xml:space="preserve"> - лицо, которому на основании договора оператор поручает обработку персональных данных.</w:t>
      </w:r>
    </w:p>
    <w:p w:rsidR="00105DAB" w:rsidRPr="00363AE0" w:rsidRDefault="00105DAB" w:rsidP="003626EA">
      <w:pPr>
        <w:jc w:val="both"/>
      </w:pPr>
      <w:r w:rsidRPr="00363AE0">
        <w:rPr>
          <w:b/>
        </w:rPr>
        <w:t>Трансграничная передача персональных данных</w:t>
      </w:r>
      <w:r w:rsidRPr="00363AE0">
        <w:t xml:space="preserve"> - передача       персо</w:t>
      </w:r>
      <w:r w:rsidRPr="00363AE0">
        <w:softHyphen/>
        <w:t>нальных данных оператором через государственную границу Российской Федерации органу власти иностранного государства, физическому или юри</w:t>
      </w:r>
      <w:r w:rsidRPr="00363AE0">
        <w:softHyphen/>
        <w:t>дическому лицу иностранного государства.</w:t>
      </w:r>
    </w:p>
    <w:p w:rsidR="00105DAB" w:rsidRPr="00363AE0" w:rsidRDefault="00105DAB" w:rsidP="003626EA">
      <w:pPr>
        <w:rPr>
          <w:b/>
        </w:rPr>
      </w:pPr>
      <w:r w:rsidRPr="00363AE0">
        <w:rPr>
          <w:b/>
        </w:rPr>
        <w:t>2. Общие положения</w:t>
      </w:r>
    </w:p>
    <w:p w:rsidR="00105DAB" w:rsidRPr="00363AE0" w:rsidRDefault="00105DAB" w:rsidP="003626EA">
      <w:pPr>
        <w:jc w:val="both"/>
      </w:pPr>
      <w:r w:rsidRPr="00363AE0">
        <w:t>2.1. Настоящее Положение о порядке организации и проведения работ</w:t>
      </w:r>
      <w:r w:rsidRPr="00363AE0">
        <w:br/>
        <w:t>по обеспечению безопасности персональных данных при их обработке в      информационных системах персональных данных МБОУ «</w:t>
      </w:r>
      <w:r>
        <w:t>Прудковская О</w:t>
      </w:r>
      <w:r w:rsidRPr="00363AE0">
        <w:t>ОШ» (далее - Положение) определяет поря</w:t>
      </w:r>
      <w:r w:rsidRPr="00363AE0">
        <w:softHyphen/>
        <w:t>док получения, хранения, передачи, автоматизированной обработки персональных данных в ИСПДн, а также без использования средств автоматизации в МБОУ «</w:t>
      </w:r>
      <w:r>
        <w:t>Прудковская О</w:t>
      </w:r>
      <w:r w:rsidRPr="00363AE0">
        <w:t>ОШ».</w:t>
      </w:r>
    </w:p>
    <w:p w:rsidR="00105DAB" w:rsidRPr="00363AE0" w:rsidRDefault="00105DAB" w:rsidP="003626EA">
      <w:pPr>
        <w:jc w:val="both"/>
      </w:pPr>
      <w:r w:rsidRPr="00363AE0">
        <w:t>2.2. Цель разработки настоящего Положения – определение порядка</w:t>
      </w:r>
      <w:r w:rsidRPr="00363AE0">
        <w:br/>
        <w:t>защиты ПДн от несанкционированного доступа и их разглашения.</w:t>
      </w:r>
    </w:p>
    <w:p w:rsidR="00105DAB" w:rsidRPr="00363AE0" w:rsidRDefault="00105DAB" w:rsidP="003626EA">
      <w:pPr>
        <w:jc w:val="both"/>
      </w:pPr>
      <w:r w:rsidRPr="00363AE0">
        <w:t>2.3. Настоящее Положение разработано на основе и во исполнение:</w:t>
      </w:r>
    </w:p>
    <w:p w:rsidR="00105DAB" w:rsidRPr="00363AE0" w:rsidRDefault="00105DAB" w:rsidP="003626EA">
      <w:pPr>
        <w:jc w:val="both"/>
      </w:pPr>
      <w:r w:rsidRPr="00363AE0">
        <w:t>- части 1 статьи 23, статьи 24 Конституции Российской Федерации,</w:t>
      </w:r>
    </w:p>
    <w:p w:rsidR="00105DAB" w:rsidRPr="00363AE0" w:rsidRDefault="00105DAB" w:rsidP="003626EA">
      <w:pPr>
        <w:jc w:val="both"/>
      </w:pPr>
      <w:r w:rsidRPr="00363AE0">
        <w:t>- Кодекса Российской Федерации об административных             правонарушениях;</w:t>
      </w:r>
    </w:p>
    <w:p w:rsidR="00105DAB" w:rsidRPr="00363AE0" w:rsidRDefault="00105DAB" w:rsidP="003626EA">
      <w:pPr>
        <w:jc w:val="both"/>
      </w:pPr>
      <w:r w:rsidRPr="00363AE0">
        <w:t>- положений главы 14 Трудового кодекса Российской Федерации;</w:t>
      </w:r>
    </w:p>
    <w:p w:rsidR="00105DAB" w:rsidRPr="00363AE0" w:rsidRDefault="00105DAB" w:rsidP="003626EA">
      <w:pPr>
        <w:jc w:val="both"/>
      </w:pPr>
      <w:r w:rsidRPr="00363AE0">
        <w:t xml:space="preserve">- Федерального закона от 27 июня 2006 года  № 152-ФЗ «О персональных данных»; </w:t>
      </w:r>
    </w:p>
    <w:p w:rsidR="00105DAB" w:rsidRPr="00363AE0" w:rsidRDefault="00105DAB" w:rsidP="003626EA">
      <w:pPr>
        <w:jc w:val="both"/>
      </w:pPr>
      <w:r w:rsidRPr="00363AE0">
        <w:t>- статей  28, 29, 30 Федерального закона от 02 марта 2007  года  № 25-ФЗ «О муниципальной  службе в Российской Федерации»;</w:t>
      </w:r>
    </w:p>
    <w:p w:rsidR="00105DAB" w:rsidRPr="00363AE0" w:rsidRDefault="00105DAB" w:rsidP="003626EA">
      <w:pPr>
        <w:jc w:val="both"/>
      </w:pPr>
      <w:r w:rsidRPr="00363AE0">
        <w:t>- Указа Президента Российской Федерации от 06 марта 1997 года  № 188 «Об утверждении перечня сведений конфиденциального характера»;</w:t>
      </w:r>
    </w:p>
    <w:p w:rsidR="00105DAB" w:rsidRPr="00363AE0" w:rsidRDefault="00105DAB" w:rsidP="003626EA">
      <w:pPr>
        <w:jc w:val="both"/>
      </w:pPr>
      <w:r w:rsidRPr="00363AE0">
        <w:t>- Указа Президента Российской Федерации от 30 мая 2005 года  № 609</w:t>
      </w:r>
      <w:r w:rsidRPr="00363AE0">
        <w:br/>
        <w:t>«Об утверждении положения о персональных данных государственного     гра</w:t>
      </w:r>
      <w:r w:rsidRPr="00363AE0">
        <w:softHyphen/>
        <w:t>жданского служащего Российской Федерации и ведении его личного дела»;</w:t>
      </w:r>
    </w:p>
    <w:p w:rsidR="00105DAB" w:rsidRPr="00363AE0" w:rsidRDefault="00105DAB" w:rsidP="003626EA">
      <w:pPr>
        <w:jc w:val="both"/>
      </w:pPr>
      <w:r w:rsidRPr="00363AE0">
        <w:t>- постановления</w:t>
      </w:r>
      <w:r w:rsidRPr="00363AE0">
        <w:tab/>
        <w:t>Правительства</w:t>
      </w:r>
      <w:r w:rsidRPr="00363AE0">
        <w:tab/>
        <w:t>Российской</w:t>
      </w:r>
      <w:r w:rsidRPr="00363AE0">
        <w:tab/>
        <w:t>Федерации от 17 ноября 2007 года  № 781 «Об утверждении Положения об обеспечении</w:t>
      </w:r>
      <w:r>
        <w:t xml:space="preserve"> </w:t>
      </w:r>
      <w:r w:rsidRPr="00363AE0">
        <w:t>безопасности персональных данных при их обработке в информационных</w:t>
      </w:r>
      <w:r>
        <w:t xml:space="preserve"> </w:t>
      </w:r>
      <w:r w:rsidRPr="00363AE0">
        <w:t>системах персональных данных»;</w:t>
      </w:r>
    </w:p>
    <w:p w:rsidR="00105DAB" w:rsidRPr="00363AE0" w:rsidRDefault="00105DAB" w:rsidP="003626EA">
      <w:pPr>
        <w:jc w:val="both"/>
      </w:pPr>
      <w:r w:rsidRPr="00363AE0">
        <w:t>- постановления</w:t>
      </w:r>
      <w:r w:rsidRPr="00363AE0">
        <w:tab/>
        <w:t>Правительства</w:t>
      </w:r>
      <w:r w:rsidRPr="00363AE0">
        <w:tab/>
        <w:t>Российской</w:t>
      </w:r>
      <w:r w:rsidRPr="00363AE0">
        <w:tab/>
        <w:t>Федерации от 15 сентября 2008 года  № 687 «Об утверждении Положения об особенностях</w:t>
      </w:r>
      <w:r>
        <w:t xml:space="preserve"> </w:t>
      </w:r>
      <w:r w:rsidRPr="00363AE0">
        <w:t>обработки    персональных   данных,    осуществляемой   без    использования</w:t>
      </w:r>
      <w:r>
        <w:t xml:space="preserve"> </w:t>
      </w:r>
      <w:r w:rsidRPr="00363AE0">
        <w:t xml:space="preserve">средств автоматизации»; </w:t>
      </w:r>
    </w:p>
    <w:p w:rsidR="00105DAB" w:rsidRPr="00363AE0" w:rsidRDefault="00105DAB" w:rsidP="003626EA">
      <w:pPr>
        <w:jc w:val="both"/>
      </w:pPr>
      <w:r w:rsidRPr="00363AE0">
        <w:t>-</w:t>
      </w:r>
      <w:r w:rsidRPr="00363AE0">
        <w:tab/>
        <w:t>приказа ФСТЭК  от  05   февраля  2010  года   №  58   «Об  утверждении положения о методах и способах защиты информации в информационных системах персональных данных».</w:t>
      </w:r>
    </w:p>
    <w:p w:rsidR="00105DAB" w:rsidRPr="00363AE0" w:rsidRDefault="00105DAB" w:rsidP="003626EA">
      <w:pPr>
        <w:jc w:val="both"/>
      </w:pPr>
      <w:r w:rsidRPr="00363AE0">
        <w:t>2.4. Положение определяет права и обязанности  работников МБОУ «</w:t>
      </w:r>
      <w:r>
        <w:t>Прудковская О</w:t>
      </w:r>
      <w:r w:rsidRPr="00363AE0">
        <w:t>ОШ», порядок использования указанных данных в слу</w:t>
      </w:r>
      <w:r w:rsidRPr="00363AE0">
        <w:softHyphen/>
        <w:t>жебных целях, а также порядок взаимодействия по сбору, документирова</w:t>
      </w:r>
      <w:r w:rsidRPr="00363AE0">
        <w:softHyphen/>
        <w:t>нию, хранению и уничтожению ПДн.</w:t>
      </w:r>
    </w:p>
    <w:p w:rsidR="00105DAB" w:rsidRPr="00363AE0" w:rsidRDefault="00105DAB" w:rsidP="003626EA">
      <w:pPr>
        <w:rPr>
          <w:b/>
        </w:rPr>
      </w:pPr>
      <w:r w:rsidRPr="00363AE0">
        <w:rPr>
          <w:b/>
        </w:rPr>
        <w:t>3. Состав персональных данных</w:t>
      </w:r>
    </w:p>
    <w:p w:rsidR="00105DAB" w:rsidRPr="00363AE0" w:rsidRDefault="00105DAB" w:rsidP="003626EA">
      <w:pPr>
        <w:jc w:val="both"/>
      </w:pPr>
      <w:r w:rsidRPr="00363AE0">
        <w:t>3.1. Документами, содержащими ПДн, являются:</w:t>
      </w:r>
    </w:p>
    <w:p w:rsidR="00105DAB" w:rsidRPr="00363AE0" w:rsidRDefault="00105DAB" w:rsidP="003626EA">
      <w:pPr>
        <w:jc w:val="both"/>
      </w:pPr>
      <w:r w:rsidRPr="00363AE0">
        <w:t>- паспорт или иной документ, удостоверяющий личность;</w:t>
      </w:r>
    </w:p>
    <w:p w:rsidR="00105DAB" w:rsidRPr="00363AE0" w:rsidRDefault="00105DAB" w:rsidP="003626EA">
      <w:pPr>
        <w:jc w:val="both"/>
      </w:pPr>
      <w:r w:rsidRPr="00363AE0">
        <w:t>- трудовая книжка;</w:t>
      </w:r>
    </w:p>
    <w:p w:rsidR="00105DAB" w:rsidRPr="00363AE0" w:rsidRDefault="00105DAB" w:rsidP="003626EA">
      <w:pPr>
        <w:jc w:val="both"/>
      </w:pPr>
      <w:r w:rsidRPr="00363AE0">
        <w:t>- страховое  свидетельство  государственного  пенсионного страхова</w:t>
      </w:r>
      <w:r w:rsidRPr="00363AE0">
        <w:softHyphen/>
        <w:t>ния;</w:t>
      </w:r>
    </w:p>
    <w:p w:rsidR="00105DAB" w:rsidRPr="00363AE0" w:rsidRDefault="00105DAB" w:rsidP="003626EA">
      <w:pPr>
        <w:jc w:val="both"/>
      </w:pPr>
      <w:r w:rsidRPr="00363AE0">
        <w:t>- свидетельство о постановке на учёт в налоговый орган и присвоения</w:t>
      </w:r>
      <w:r>
        <w:t xml:space="preserve"> </w:t>
      </w:r>
      <w:r w:rsidRPr="00363AE0">
        <w:t>ИНН;</w:t>
      </w:r>
    </w:p>
    <w:p w:rsidR="00105DAB" w:rsidRPr="00363AE0" w:rsidRDefault="00105DAB" w:rsidP="003626EA">
      <w:pPr>
        <w:jc w:val="both"/>
      </w:pPr>
      <w:r w:rsidRPr="00363AE0">
        <w:t xml:space="preserve"> - документы воинского учёта;</w:t>
      </w:r>
    </w:p>
    <w:p w:rsidR="00105DAB" w:rsidRPr="00363AE0" w:rsidRDefault="00105DAB" w:rsidP="003626EA">
      <w:pPr>
        <w:jc w:val="both"/>
      </w:pPr>
      <w:r w:rsidRPr="00363AE0">
        <w:t>- документы об образовании, о квалификации или наличи</w:t>
      </w:r>
      <w:r>
        <w:t>и</w:t>
      </w:r>
      <w:r w:rsidRPr="00363AE0">
        <w:t xml:space="preserve"> специальных знаний или специальной подготовки;</w:t>
      </w:r>
    </w:p>
    <w:p w:rsidR="00105DAB" w:rsidRPr="00363AE0" w:rsidRDefault="00105DAB" w:rsidP="003626EA">
      <w:pPr>
        <w:jc w:val="both"/>
      </w:pPr>
      <w:r w:rsidRPr="00363AE0">
        <w:t>- личная карточка работника (форма Т-2);</w:t>
      </w:r>
    </w:p>
    <w:p w:rsidR="00105DAB" w:rsidRPr="00363AE0" w:rsidRDefault="00105DAB" w:rsidP="003626EA">
      <w:pPr>
        <w:jc w:val="both"/>
      </w:pPr>
      <w:r w:rsidRPr="00363AE0">
        <w:t>- личный листок по учёту кадров;</w:t>
      </w:r>
    </w:p>
    <w:p w:rsidR="00105DAB" w:rsidRPr="00363AE0" w:rsidRDefault="00105DAB" w:rsidP="003626EA">
      <w:pPr>
        <w:jc w:val="both"/>
      </w:pPr>
      <w:r w:rsidRPr="00363AE0">
        <w:t>- медицинское заключение о состоянии здоровья;</w:t>
      </w:r>
    </w:p>
    <w:p w:rsidR="00105DAB" w:rsidRPr="00363AE0" w:rsidRDefault="00105DAB" w:rsidP="003626EA">
      <w:pPr>
        <w:jc w:val="both"/>
      </w:pPr>
      <w:r w:rsidRPr="00363AE0">
        <w:t>- документы, содержащие сведения о заработной плате, доплатах и</w:t>
      </w:r>
      <w:r>
        <w:t xml:space="preserve"> </w:t>
      </w:r>
      <w:r w:rsidRPr="00363AE0">
        <w:t>надбавках;</w:t>
      </w:r>
    </w:p>
    <w:p w:rsidR="00105DAB" w:rsidRPr="00363AE0" w:rsidRDefault="00105DAB" w:rsidP="003626EA">
      <w:pPr>
        <w:jc w:val="both"/>
      </w:pPr>
      <w:r w:rsidRPr="00363AE0">
        <w:t xml:space="preserve"> - приказ о приеме лица на работу, об увольнении, а также о     пе</w:t>
      </w:r>
      <w:r w:rsidRPr="00363AE0">
        <w:softHyphen/>
        <w:t>реводе на другую должность;</w:t>
      </w:r>
    </w:p>
    <w:p w:rsidR="00105DAB" w:rsidRPr="00363AE0" w:rsidRDefault="00105DAB" w:rsidP="003626EA">
      <w:pPr>
        <w:jc w:val="both"/>
      </w:pPr>
      <w:r w:rsidRPr="00363AE0">
        <w:t>- другие документы, содержащие сведения составляющие ПДн.</w:t>
      </w:r>
    </w:p>
    <w:p w:rsidR="00105DAB" w:rsidRPr="00363AE0" w:rsidRDefault="00105DAB" w:rsidP="003626EA">
      <w:pPr>
        <w:jc w:val="both"/>
      </w:pPr>
      <w:r w:rsidRPr="00363AE0">
        <w:t>3.2. Перечень ПДн, обрабатываемых в МБОУ «</w:t>
      </w:r>
      <w:r>
        <w:t>Прудковская О</w:t>
      </w:r>
      <w:r w:rsidRPr="00363AE0">
        <w:t>ОШ» и под</w:t>
      </w:r>
      <w:r w:rsidRPr="00363AE0">
        <w:softHyphen/>
        <w:t>лежащих защите от несанкционированного доступа, согласовывается  и утверждается директором МБОУ «</w:t>
      </w:r>
      <w:r>
        <w:t>Прудковская О</w:t>
      </w:r>
      <w:r w:rsidRPr="00363AE0">
        <w:t>ОШ».</w:t>
      </w:r>
    </w:p>
    <w:p w:rsidR="00105DAB" w:rsidRPr="00363AE0" w:rsidRDefault="00105DAB" w:rsidP="003626EA">
      <w:pPr>
        <w:jc w:val="both"/>
      </w:pPr>
      <w:r w:rsidRPr="00363AE0">
        <w:t>3.3. В целях информационного обеспечения могут создаваться общедоступные источники ПДн (в том числе справочники, адресные книги). В общедоступные источники ПДн с письменного согласия субъекта ПДн могут включаться его фамилия, имя, отчество, год и место рождения, адрес, абонентский номер, сведения о профессии и иные ПДн, предоставленные субъ</w:t>
      </w:r>
      <w:r w:rsidRPr="00363AE0">
        <w:softHyphen/>
        <w:t>ектом ПДн.</w:t>
      </w:r>
    </w:p>
    <w:p w:rsidR="00105DAB" w:rsidRPr="00363AE0" w:rsidRDefault="00105DAB" w:rsidP="003626EA">
      <w:pPr>
        <w:jc w:val="both"/>
      </w:pPr>
      <w:r w:rsidRPr="00363AE0">
        <w:t>Сведения о субъекте ПДн могут быть в любое время исключены из   об</w:t>
      </w:r>
      <w:r w:rsidRPr="00363AE0">
        <w:softHyphen/>
        <w:t>щедоступных источников ПДн по требованию субъекта ПДн либо по реше</w:t>
      </w:r>
      <w:r w:rsidRPr="00363AE0">
        <w:softHyphen/>
        <w:t>нию суда или иных уполномоченных государственных органов.</w:t>
      </w:r>
    </w:p>
    <w:p w:rsidR="00105DAB" w:rsidRPr="00363AE0" w:rsidRDefault="00105DAB" w:rsidP="003626EA">
      <w:pPr>
        <w:rPr>
          <w:b/>
        </w:rPr>
      </w:pPr>
      <w:r w:rsidRPr="00363AE0">
        <w:rPr>
          <w:b/>
        </w:rPr>
        <w:t>4. Основные условия безопасности при проведении обработки персональных данных</w:t>
      </w:r>
    </w:p>
    <w:p w:rsidR="00105DAB" w:rsidRPr="00363AE0" w:rsidRDefault="00105DAB" w:rsidP="003626EA">
      <w:pPr>
        <w:jc w:val="both"/>
      </w:pPr>
      <w:r w:rsidRPr="00363AE0">
        <w:t>4.1. Обеспечение безопасности при проведении обработки ПДн в ин</w:t>
      </w:r>
      <w:r w:rsidRPr="00363AE0">
        <w:softHyphen/>
        <w:t>формационных системах ПДн МБОУ «</w:t>
      </w:r>
      <w:r>
        <w:t>Прудковская О</w:t>
      </w:r>
      <w:r w:rsidRPr="00363AE0">
        <w:t>ОШ»с использованием средств автоматизации осуществляется в соответствии с требованиями по</w:t>
      </w:r>
      <w:r w:rsidRPr="00363AE0">
        <w:softHyphen/>
        <w:t>становления Правительства Российской Федерации от 17 ноября 2007 года № 781 «Об утверждении Положения об обеспечении безопасности персо</w:t>
      </w:r>
      <w:r w:rsidRPr="00363AE0">
        <w:softHyphen/>
        <w:t>нальных данных при их обработке в информационных системах персональ</w:t>
      </w:r>
      <w:r w:rsidRPr="00363AE0">
        <w:softHyphen/>
        <w:t>ных данных», приказа ФСТЭК от 05 февраля 2010 года  № 58 «Об утверждении положения о методах и способах защиты информации в информационных системах персональных данных», нормативных и руководящих документов уполномоченных федеральных органов исполнительной власти.</w:t>
      </w:r>
    </w:p>
    <w:p w:rsidR="00105DAB" w:rsidRPr="00363AE0" w:rsidRDefault="00105DAB" w:rsidP="003626EA">
      <w:pPr>
        <w:jc w:val="both"/>
      </w:pPr>
      <w:r w:rsidRPr="00363AE0">
        <w:t>Оператор до начала обработки ПДн обязан уведомить уполномоченный Правительством Российской Федерации орган по защите прав субъектов ПДн о своем намерении осуществлять обработку ПДн.</w:t>
      </w:r>
    </w:p>
    <w:p w:rsidR="00105DAB" w:rsidRPr="00363AE0" w:rsidRDefault="00105DAB" w:rsidP="003626EA">
      <w:pPr>
        <w:jc w:val="both"/>
      </w:pPr>
      <w:r w:rsidRPr="00363AE0">
        <w:t>Оператор вправе осуществлять без уведомления уполномоченного ор</w:t>
      </w:r>
      <w:r w:rsidRPr="00363AE0">
        <w:softHyphen/>
        <w:t>гана по защите прав субъектов ПДн обработку ПДн:</w:t>
      </w:r>
    </w:p>
    <w:p w:rsidR="00105DAB" w:rsidRPr="00363AE0" w:rsidRDefault="00105DAB" w:rsidP="003626EA">
      <w:pPr>
        <w:jc w:val="both"/>
      </w:pPr>
      <w:r w:rsidRPr="00363AE0">
        <w:t>1) относящихся к субъектам ПДн, которых связывают с оператором трудовые отношения;</w:t>
      </w:r>
    </w:p>
    <w:p w:rsidR="00105DAB" w:rsidRPr="00363AE0" w:rsidRDefault="00105DAB" w:rsidP="003626EA">
      <w:pPr>
        <w:jc w:val="both"/>
      </w:pPr>
      <w:r w:rsidRPr="00363AE0">
        <w:t>2) полученных оператором в связи с заключением договора, стороной</w:t>
      </w:r>
      <w:r>
        <w:t xml:space="preserve"> </w:t>
      </w:r>
      <w:r w:rsidRPr="00363AE0">
        <w:t>которого является субъект ПДн, если ПДн не распространяются, а также не</w:t>
      </w:r>
      <w:r>
        <w:t xml:space="preserve"> </w:t>
      </w:r>
      <w:r w:rsidRPr="00363AE0">
        <w:t>предоставляются третьим лицам без согласия субъекта ПДн и используются</w:t>
      </w:r>
      <w:r>
        <w:t xml:space="preserve"> </w:t>
      </w:r>
      <w:r w:rsidRPr="00363AE0">
        <w:t>оператором исключительно для исполнения указанного договора и     заключения договоров с субъектом ПДн;</w:t>
      </w:r>
    </w:p>
    <w:p w:rsidR="00105DAB" w:rsidRPr="00363AE0" w:rsidRDefault="00105DAB" w:rsidP="003626EA">
      <w:pPr>
        <w:jc w:val="both"/>
      </w:pPr>
      <w:r w:rsidRPr="00363AE0">
        <w:t>3) относящихся к членам (участникам) общественного объединения</w:t>
      </w:r>
      <w:r>
        <w:t xml:space="preserve"> </w:t>
      </w:r>
      <w:r w:rsidRPr="00363AE0">
        <w:t>или религиозной организации и обрабатываемых соответствующими       обще</w:t>
      </w:r>
      <w:r w:rsidRPr="00363AE0">
        <w:softHyphen/>
        <w:t>ственным объединением или</w:t>
      </w:r>
      <w:r>
        <w:t xml:space="preserve"> </w:t>
      </w:r>
      <w:r w:rsidRPr="00363AE0">
        <w:t>религиозной организацией, действующими в соответствии с законодательством Российской Федерации, для достижения</w:t>
      </w:r>
      <w:r>
        <w:t xml:space="preserve"> </w:t>
      </w:r>
      <w:r w:rsidRPr="00363AE0">
        <w:t>законных целей, предусмотренных их учредительными документами, при    ус</w:t>
      </w:r>
      <w:r w:rsidRPr="00363AE0">
        <w:softHyphen/>
        <w:t xml:space="preserve">ловии, что ПДн не будут распространяться без согласия в письменной форме субъектов ПДн; </w:t>
      </w:r>
    </w:p>
    <w:p w:rsidR="00105DAB" w:rsidRPr="00363AE0" w:rsidRDefault="00105DAB" w:rsidP="003626EA">
      <w:pPr>
        <w:jc w:val="both"/>
      </w:pPr>
      <w:r w:rsidRPr="00363AE0">
        <w:t>4) являющихся общедоступными ПДн;</w:t>
      </w:r>
    </w:p>
    <w:p w:rsidR="00105DAB" w:rsidRPr="00363AE0" w:rsidRDefault="00105DAB" w:rsidP="003626EA">
      <w:pPr>
        <w:jc w:val="both"/>
      </w:pPr>
      <w:r w:rsidRPr="00363AE0">
        <w:t>5) включающих в себя только фамилии, имена и отчества субъектов</w:t>
      </w:r>
      <w:r>
        <w:t xml:space="preserve"> </w:t>
      </w:r>
      <w:r w:rsidRPr="00363AE0">
        <w:t>ПДн;</w:t>
      </w:r>
    </w:p>
    <w:p w:rsidR="00105DAB" w:rsidRPr="00363AE0" w:rsidRDefault="00105DAB" w:rsidP="003626EA">
      <w:pPr>
        <w:jc w:val="both"/>
      </w:pPr>
      <w:r w:rsidRPr="00363AE0">
        <w:t>6) необходимых в целях однократного пропуска субъекта ПДн на      тер</w:t>
      </w:r>
      <w:r w:rsidRPr="00363AE0">
        <w:softHyphen/>
        <w:t>риторию, на которой находится оператор, или в иных аналогичных целях;</w:t>
      </w:r>
    </w:p>
    <w:p w:rsidR="00105DAB" w:rsidRPr="00363AE0" w:rsidRDefault="00105DAB" w:rsidP="003626EA">
      <w:pPr>
        <w:jc w:val="both"/>
      </w:pPr>
      <w:r w:rsidRPr="00363AE0">
        <w:t>7) включенных в ИСПДн, имеющие в соответствии с федеральными    за</w:t>
      </w:r>
      <w:r w:rsidRPr="00363AE0">
        <w:softHyphen/>
        <w:t>конами статус федеральных автоматизированных информационных систем, а также в государственные ИСПДн, созданные в целях защиты безопасности</w:t>
      </w:r>
      <w:r>
        <w:t xml:space="preserve"> </w:t>
      </w:r>
      <w:r w:rsidRPr="00363AE0">
        <w:t>государства и общественного порядка;</w:t>
      </w:r>
    </w:p>
    <w:p w:rsidR="00105DAB" w:rsidRPr="00363AE0" w:rsidRDefault="00105DAB" w:rsidP="003626EA">
      <w:pPr>
        <w:jc w:val="both"/>
      </w:pPr>
      <w:r w:rsidRPr="00363AE0">
        <w:t>8) обрабатываемых без использования средств автоматизации в соот</w:t>
      </w:r>
      <w:r w:rsidRPr="00363AE0">
        <w:softHyphen/>
        <w:t>ветствии с</w:t>
      </w:r>
      <w:r>
        <w:t xml:space="preserve"> </w:t>
      </w:r>
      <w:r w:rsidRPr="00363AE0">
        <w:t>федеральными законами или иными нормативными правовыми актами Российской Федерации, устанавливающими требования к обеспечению безопасности персональных данных при их обработке и к соблюдению прав субъектов ПДн.</w:t>
      </w:r>
    </w:p>
    <w:p w:rsidR="00105DAB" w:rsidRPr="00363AE0" w:rsidRDefault="00105DAB" w:rsidP="003626EA">
      <w:pPr>
        <w:jc w:val="both"/>
      </w:pPr>
      <w:r w:rsidRPr="00363AE0">
        <w:t>4.2.</w:t>
      </w:r>
      <w:r w:rsidRPr="00363AE0">
        <w:tab/>
        <w:t>Обработка ПДн осуществляется:</w:t>
      </w:r>
    </w:p>
    <w:p w:rsidR="00105DAB" w:rsidRPr="00363AE0" w:rsidRDefault="00105DAB" w:rsidP="003626EA">
      <w:pPr>
        <w:jc w:val="both"/>
      </w:pPr>
      <w:r w:rsidRPr="00363AE0">
        <w:t>- после получения согласия субъекта ПДн, составленного по форме со</w:t>
      </w:r>
      <w:r w:rsidRPr="00363AE0">
        <w:softHyphen/>
      </w:r>
      <w:r w:rsidRPr="00363AE0">
        <w:br/>
        <w:t>гласно приложению № 1 к настоящему Положению, за исключением случаев,</w:t>
      </w:r>
      <w:r w:rsidRPr="00363AE0">
        <w:br/>
        <w:t>предусмотренных частью 2 статьи 6 Федерального закона от 27 июня 2006 года № 152-ФЗ «О персональных данных»;</w:t>
      </w:r>
    </w:p>
    <w:p w:rsidR="00105DAB" w:rsidRPr="00363AE0" w:rsidRDefault="00105DAB" w:rsidP="003626EA">
      <w:pPr>
        <w:jc w:val="both"/>
      </w:pPr>
      <w:r w:rsidRPr="00363AE0">
        <w:t>- после направления уведомления об обработке ПДн, за исключением</w:t>
      </w:r>
      <w:r>
        <w:t xml:space="preserve"> </w:t>
      </w:r>
      <w:r w:rsidRPr="00363AE0">
        <w:t>случаев,   предусмотренных   частью   2   статьи   22   Федерального   закона</w:t>
      </w:r>
      <w:r>
        <w:t xml:space="preserve"> </w:t>
      </w:r>
      <w:r w:rsidRPr="00363AE0">
        <w:t>от 27 июня 2006 года № 152-ФЗ «О персональных данных»;</w:t>
      </w:r>
    </w:p>
    <w:p w:rsidR="00105DAB" w:rsidRPr="00363AE0" w:rsidRDefault="00105DAB" w:rsidP="003626EA">
      <w:pPr>
        <w:jc w:val="both"/>
      </w:pPr>
      <w:r w:rsidRPr="00363AE0">
        <w:t>- после принятия необходимых мер по защите ПДн.</w:t>
      </w:r>
    </w:p>
    <w:p w:rsidR="00105DAB" w:rsidRPr="00363AE0" w:rsidRDefault="00105DAB" w:rsidP="003626EA">
      <w:pPr>
        <w:jc w:val="both"/>
      </w:pPr>
      <w:r w:rsidRPr="00363AE0">
        <w:t>4.3. В МБОУ «</w:t>
      </w:r>
      <w:r>
        <w:t>Прудковская О</w:t>
      </w:r>
      <w:r w:rsidRPr="00363AE0">
        <w:t>ОШ» приказом  директора назначается от</w:t>
      </w:r>
      <w:r w:rsidRPr="00363AE0">
        <w:softHyphen/>
        <w:t>ветственный за обеспечение защиты ПДн и определяется перечень лиц, до</w:t>
      </w:r>
      <w:r w:rsidRPr="00363AE0">
        <w:softHyphen/>
        <w:t>пущенных к обработке ПДн. Типовая форма регламента специалиста по обес</w:t>
      </w:r>
      <w:r w:rsidRPr="00363AE0">
        <w:softHyphen/>
        <w:t>печению безопасности персональных данных приведена в приложении № 3.</w:t>
      </w:r>
    </w:p>
    <w:p w:rsidR="00105DAB" w:rsidRPr="00363AE0" w:rsidRDefault="00105DAB" w:rsidP="003626EA">
      <w:pPr>
        <w:jc w:val="both"/>
      </w:pPr>
      <w:r w:rsidRPr="00363AE0">
        <w:t>4.4. Лица, допущенные к обработке ПДн, в обязательном порядке под</w:t>
      </w:r>
      <w:r w:rsidRPr="00363AE0">
        <w:br/>
        <w:t>роспись должны ознакомиться с настоящим Положением и подписать     обяза</w:t>
      </w:r>
      <w:r w:rsidRPr="00363AE0">
        <w:softHyphen/>
        <w:t>тельство о неразглашении информации, содержащей ПДн, по форме согласно приложению № 2 к настоящему Положению.</w:t>
      </w:r>
    </w:p>
    <w:p w:rsidR="00105DAB" w:rsidRPr="00363AE0" w:rsidRDefault="00105DAB" w:rsidP="003626EA">
      <w:pPr>
        <w:jc w:val="both"/>
      </w:pPr>
      <w:r w:rsidRPr="00363AE0">
        <w:t>4.5. Запрещается:</w:t>
      </w:r>
    </w:p>
    <w:p w:rsidR="00105DAB" w:rsidRPr="00363AE0" w:rsidRDefault="00105DAB" w:rsidP="003626EA">
      <w:pPr>
        <w:jc w:val="both"/>
      </w:pPr>
      <w:r w:rsidRPr="00363AE0">
        <w:t>- обрабатывать ПДн в присутствии лиц, не допущенных к их обработке;</w:t>
      </w:r>
    </w:p>
    <w:p w:rsidR="00105DAB" w:rsidRPr="00363AE0" w:rsidRDefault="00105DAB" w:rsidP="003626EA">
      <w:pPr>
        <w:jc w:val="both"/>
      </w:pPr>
      <w:r w:rsidRPr="00363AE0">
        <w:t>- осуществлять ввод ПДн под диктовку.</w:t>
      </w:r>
    </w:p>
    <w:p w:rsidR="00105DAB" w:rsidRPr="00363AE0" w:rsidRDefault="00105DAB" w:rsidP="003626EA">
      <w:pPr>
        <w:jc w:val="both"/>
      </w:pPr>
      <w:r w:rsidRPr="00363AE0">
        <w:t>4.6. Не допускается обработка ПДн в ИСПДн с использованием средств автоматизации:</w:t>
      </w:r>
    </w:p>
    <w:p w:rsidR="00105DAB" w:rsidRPr="00363AE0" w:rsidRDefault="00105DAB" w:rsidP="003626EA">
      <w:pPr>
        <w:jc w:val="both"/>
      </w:pPr>
      <w:r w:rsidRPr="00363AE0">
        <w:t>- при отсутствии установленных и настроенных сертифицированных</w:t>
      </w:r>
      <w:r>
        <w:t xml:space="preserve"> </w:t>
      </w:r>
      <w:r w:rsidRPr="00363AE0">
        <w:t>средств защиты информации;</w:t>
      </w:r>
    </w:p>
    <w:p w:rsidR="00105DAB" w:rsidRPr="00363AE0" w:rsidRDefault="00105DAB" w:rsidP="003626EA">
      <w:pPr>
        <w:jc w:val="both"/>
      </w:pPr>
      <w:r w:rsidRPr="00363AE0">
        <w:t xml:space="preserve"> - при отсутствии утвержденных организационных документов о     поряд</w:t>
      </w:r>
      <w:r w:rsidRPr="00363AE0">
        <w:softHyphen/>
        <w:t>ке эксплуатации ИСПДн.</w:t>
      </w:r>
    </w:p>
    <w:p w:rsidR="00105DAB" w:rsidRPr="00363AE0" w:rsidRDefault="00105DAB" w:rsidP="003626EA">
      <w:pPr>
        <w:rPr>
          <w:b/>
        </w:rPr>
      </w:pPr>
      <w:r w:rsidRPr="00363AE0">
        <w:rPr>
          <w:b/>
        </w:rPr>
        <w:t>5. Сбор, обработка и хранение персональных данных</w:t>
      </w:r>
    </w:p>
    <w:p w:rsidR="00105DAB" w:rsidRPr="00363AE0" w:rsidRDefault="00105DAB" w:rsidP="003626EA">
      <w:pPr>
        <w:jc w:val="both"/>
      </w:pPr>
      <w:r w:rsidRPr="00363AE0">
        <w:t>5.1.</w:t>
      </w:r>
      <w:r w:rsidRPr="00363AE0">
        <w:tab/>
        <w:t>Сбор ПДн работников МБОУ «</w:t>
      </w:r>
      <w:r>
        <w:t>Прудковская О</w:t>
      </w:r>
      <w:r w:rsidRPr="00363AE0">
        <w:t>ОШ».</w:t>
      </w:r>
    </w:p>
    <w:p w:rsidR="00105DAB" w:rsidRPr="00363AE0" w:rsidRDefault="00105DAB" w:rsidP="003626EA">
      <w:pPr>
        <w:jc w:val="both"/>
      </w:pPr>
      <w:r w:rsidRPr="00363AE0">
        <w:t>Документы, содержащие ПДн, создаются путем:</w:t>
      </w:r>
    </w:p>
    <w:p w:rsidR="00105DAB" w:rsidRPr="00363AE0" w:rsidRDefault="00105DAB" w:rsidP="003626EA">
      <w:pPr>
        <w:jc w:val="both"/>
      </w:pPr>
      <w:r w:rsidRPr="00363AE0">
        <w:t>а)</w:t>
      </w:r>
      <w:r w:rsidRPr="00363AE0">
        <w:tab/>
        <w:t>копирования оригиналов (паспорт, документ об образовании, свидетельство ИНН, пенсионное свидетельство и другие документы);</w:t>
      </w:r>
    </w:p>
    <w:p w:rsidR="00105DAB" w:rsidRPr="00363AE0" w:rsidRDefault="00105DAB" w:rsidP="003626EA">
      <w:pPr>
        <w:jc w:val="both"/>
      </w:pPr>
      <w:r w:rsidRPr="00363AE0">
        <w:t>б)</w:t>
      </w:r>
      <w:r w:rsidRPr="00363AE0">
        <w:tab/>
        <w:t>внесения сведений в учетные формы (на бумажных и электронных носителях);</w:t>
      </w:r>
    </w:p>
    <w:p w:rsidR="00105DAB" w:rsidRPr="00363AE0" w:rsidRDefault="00105DAB" w:rsidP="003626EA">
      <w:pPr>
        <w:jc w:val="both"/>
      </w:pPr>
      <w:r w:rsidRPr="00363AE0">
        <w:t>в)</w:t>
      </w:r>
      <w:r w:rsidRPr="00363AE0">
        <w:tab/>
        <w:t>получения оригиналов необходимых документов (трудовая книжка, личный листок по учету кадров, медицинское заключение).</w:t>
      </w:r>
    </w:p>
    <w:p w:rsidR="00105DAB" w:rsidRPr="00363AE0" w:rsidRDefault="00105DAB" w:rsidP="003626EA">
      <w:pPr>
        <w:jc w:val="both"/>
      </w:pPr>
      <w:r w:rsidRPr="00363AE0">
        <w:t>5.2.</w:t>
      </w:r>
      <w:r w:rsidRPr="00363AE0">
        <w:tab/>
        <w:t>Обработка ПДн работников МБОУ «</w:t>
      </w:r>
      <w:r>
        <w:t>Прудковская О</w:t>
      </w:r>
      <w:r w:rsidRPr="00363AE0">
        <w:t>ОШ» осуществляется</w:t>
      </w:r>
      <w:r>
        <w:t xml:space="preserve"> </w:t>
      </w:r>
      <w:r w:rsidRPr="00363AE0">
        <w:t>исключительно в целях:</w:t>
      </w:r>
    </w:p>
    <w:p w:rsidR="00105DAB" w:rsidRPr="00363AE0" w:rsidRDefault="00105DAB" w:rsidP="003626EA">
      <w:pPr>
        <w:jc w:val="both"/>
      </w:pPr>
      <w:r w:rsidRPr="00363AE0">
        <w:t>а)</w:t>
      </w:r>
      <w:r w:rsidRPr="00363AE0">
        <w:tab/>
        <w:t>обеспечения соблюдения законов и иных нормативных правовых ак</w:t>
      </w:r>
      <w:r w:rsidRPr="00363AE0">
        <w:softHyphen/>
        <w:t>тов;</w:t>
      </w:r>
    </w:p>
    <w:p w:rsidR="00105DAB" w:rsidRPr="00363AE0" w:rsidRDefault="00105DAB" w:rsidP="003626EA">
      <w:pPr>
        <w:jc w:val="both"/>
      </w:pPr>
      <w:r w:rsidRPr="00363AE0">
        <w:t>б)</w:t>
      </w:r>
      <w:r w:rsidRPr="00363AE0">
        <w:tab/>
        <w:t>содействия в трудоустройстве;</w:t>
      </w:r>
    </w:p>
    <w:p w:rsidR="00105DAB" w:rsidRPr="00363AE0" w:rsidRDefault="00105DAB" w:rsidP="003626EA">
      <w:pPr>
        <w:jc w:val="both"/>
      </w:pPr>
      <w:r w:rsidRPr="00363AE0">
        <w:t>в)</w:t>
      </w:r>
      <w:r w:rsidRPr="00363AE0">
        <w:tab/>
        <w:t>обеспечения личной безопасности;</w:t>
      </w:r>
    </w:p>
    <w:p w:rsidR="00105DAB" w:rsidRPr="00363AE0" w:rsidRDefault="00105DAB" w:rsidP="003626EA">
      <w:pPr>
        <w:jc w:val="both"/>
      </w:pPr>
      <w:r w:rsidRPr="00363AE0">
        <w:t>г)</w:t>
      </w:r>
      <w:r w:rsidRPr="00363AE0">
        <w:tab/>
        <w:t>контроля количества и качества выполняемой работы;</w:t>
      </w:r>
    </w:p>
    <w:p w:rsidR="00105DAB" w:rsidRPr="00363AE0" w:rsidRDefault="00105DAB" w:rsidP="003626EA">
      <w:pPr>
        <w:jc w:val="both"/>
      </w:pPr>
      <w:r w:rsidRPr="00363AE0">
        <w:t>д)</w:t>
      </w:r>
      <w:r w:rsidRPr="00363AE0">
        <w:tab/>
        <w:t>обеспечения сохранности имущества.</w:t>
      </w:r>
    </w:p>
    <w:p w:rsidR="00105DAB" w:rsidRPr="00363AE0" w:rsidRDefault="00105DAB" w:rsidP="003626EA">
      <w:pPr>
        <w:jc w:val="both"/>
      </w:pPr>
      <w:r w:rsidRPr="00363AE0">
        <w:t>5.3.</w:t>
      </w:r>
      <w:r w:rsidRPr="00363AE0">
        <w:tab/>
        <w:t>ПДн следует получать лично у работников МБОУ «</w:t>
      </w:r>
      <w:r>
        <w:t>Прудковская О</w:t>
      </w:r>
      <w:r w:rsidRPr="00363AE0">
        <w:t>ОШ», за исключением случаев, если получение возможно только у третьей стороны. Получение ПДн от третьих лиц возможно только при уведомлении работников МБОУ «</w:t>
      </w:r>
      <w:r>
        <w:t>Прудковская О</w:t>
      </w:r>
      <w:r w:rsidRPr="00363AE0">
        <w:t xml:space="preserve">ОШ» об этом заранее и с их письменного согласия. </w:t>
      </w:r>
    </w:p>
    <w:p w:rsidR="00105DAB" w:rsidRPr="00363AE0" w:rsidRDefault="00105DAB" w:rsidP="003626EA">
      <w:pPr>
        <w:jc w:val="both"/>
      </w:pPr>
      <w:r w:rsidRPr="00363AE0">
        <w:t>В уведомлении о получении ПДн у третьих лиц должна содержаться следую</w:t>
      </w:r>
      <w:r w:rsidRPr="00363AE0">
        <w:softHyphen/>
        <w:t>щая информация:</w:t>
      </w:r>
    </w:p>
    <w:p w:rsidR="00105DAB" w:rsidRPr="00363AE0" w:rsidRDefault="00105DAB" w:rsidP="003626EA">
      <w:pPr>
        <w:jc w:val="both"/>
      </w:pPr>
      <w:r w:rsidRPr="00363AE0">
        <w:t>а)</w:t>
      </w:r>
      <w:r w:rsidRPr="00363AE0">
        <w:tab/>
        <w:t>цели получения ПДн;</w:t>
      </w:r>
    </w:p>
    <w:p w:rsidR="00105DAB" w:rsidRPr="00363AE0" w:rsidRDefault="00105DAB" w:rsidP="003626EA">
      <w:pPr>
        <w:jc w:val="both"/>
      </w:pPr>
      <w:r w:rsidRPr="00363AE0">
        <w:t>б)</w:t>
      </w:r>
      <w:r w:rsidRPr="00363AE0">
        <w:tab/>
        <w:t>предполагаемые источники и способы получения ПДн;</w:t>
      </w:r>
    </w:p>
    <w:p w:rsidR="00105DAB" w:rsidRPr="00363AE0" w:rsidRDefault="00105DAB" w:rsidP="003626EA">
      <w:pPr>
        <w:jc w:val="both"/>
      </w:pPr>
      <w:r w:rsidRPr="00363AE0">
        <w:t>в)</w:t>
      </w:r>
      <w:r w:rsidRPr="00363AE0">
        <w:tab/>
        <w:t>характер подлежащих получению ПДн;</w:t>
      </w:r>
    </w:p>
    <w:p w:rsidR="00105DAB" w:rsidRPr="00363AE0" w:rsidRDefault="00105DAB" w:rsidP="003626EA">
      <w:pPr>
        <w:jc w:val="both"/>
      </w:pPr>
      <w:r w:rsidRPr="00363AE0">
        <w:t>г) последствия отказа работников МБОУ «</w:t>
      </w:r>
      <w:r>
        <w:t>Прудковская О</w:t>
      </w:r>
      <w:r w:rsidRPr="00363AE0">
        <w:t>ОШ» дать письмен</w:t>
      </w:r>
      <w:r w:rsidRPr="00363AE0">
        <w:softHyphen/>
        <w:t>ное согласие на их получение.</w:t>
      </w:r>
    </w:p>
    <w:p w:rsidR="00105DAB" w:rsidRPr="00363AE0" w:rsidRDefault="00105DAB" w:rsidP="003626EA">
      <w:pPr>
        <w:jc w:val="both"/>
      </w:pPr>
      <w:r w:rsidRPr="00363AE0">
        <w:t>5.4.</w:t>
      </w:r>
      <w:r w:rsidRPr="00363AE0">
        <w:tab/>
        <w:t>МБОУ «</w:t>
      </w:r>
      <w:r>
        <w:t>Прудковская О</w:t>
      </w:r>
      <w:r w:rsidRPr="00363AE0">
        <w:t>ОШ» не имеет права получать и обрабатывать ПДн работников МБОУ «</w:t>
      </w:r>
      <w:r>
        <w:t>Прудковская О</w:t>
      </w:r>
      <w:r w:rsidRPr="00363AE0">
        <w:t>ОШ» об их политических, религиозных иных убеждениях и частной жизни, равно как ПДн об их членстве в общест</w:t>
      </w:r>
      <w:r w:rsidRPr="00363AE0">
        <w:softHyphen/>
        <w:t>венных объединениях или профсоюзной деятельности, за исключением случаев,  предусмотренных федеральным законодательством.</w:t>
      </w:r>
    </w:p>
    <w:p w:rsidR="00105DAB" w:rsidRPr="00363AE0" w:rsidRDefault="00105DAB" w:rsidP="003626EA">
      <w:pPr>
        <w:jc w:val="both"/>
      </w:pPr>
      <w:r w:rsidRPr="00363AE0">
        <w:t>В случаях, непосредственно связанных с вопросами трудовых отноше</w:t>
      </w:r>
      <w:r w:rsidRPr="00363AE0">
        <w:softHyphen/>
        <w:t>ний, в соответствии со статьей 24 Конституции Российской Федерации  МБОУ «</w:t>
      </w:r>
      <w:r>
        <w:t>Прудковская О</w:t>
      </w:r>
      <w:r w:rsidRPr="00363AE0">
        <w:t>ОШ» вправе получать и обрабатывать данные о частной жизни работников МБОУ «</w:t>
      </w:r>
      <w:r>
        <w:t>Прудковская О</w:t>
      </w:r>
      <w:r w:rsidRPr="00363AE0">
        <w:t>ОШ» только с их письменного согласия.</w:t>
      </w:r>
    </w:p>
    <w:p w:rsidR="00105DAB" w:rsidRPr="00363AE0" w:rsidRDefault="00105DAB" w:rsidP="003626EA">
      <w:pPr>
        <w:jc w:val="both"/>
      </w:pPr>
      <w:r w:rsidRPr="00363AE0">
        <w:t>5.5. При принятии решений, затрагивающих интересы работников МБОУ «</w:t>
      </w:r>
      <w:r>
        <w:t>Прудковская О</w:t>
      </w:r>
      <w:r w:rsidRPr="00363AE0">
        <w:t>ОШ», МБОУ «</w:t>
      </w:r>
      <w:r>
        <w:t>Прудковская О</w:t>
      </w:r>
      <w:r w:rsidRPr="00363AE0">
        <w:t>ОШ»  не имеет права основываться на ПДн, полученных исключительно в результате их автоматизированной обра</w:t>
      </w:r>
      <w:r w:rsidRPr="00363AE0">
        <w:softHyphen/>
        <w:t>ботки без согласия работников МБОУ «</w:t>
      </w:r>
      <w:r>
        <w:t>Прудковская О</w:t>
      </w:r>
      <w:r w:rsidRPr="00363AE0">
        <w:t>ОШ».</w:t>
      </w:r>
    </w:p>
    <w:p w:rsidR="00105DAB" w:rsidRPr="00363AE0" w:rsidRDefault="00105DAB" w:rsidP="003626EA">
      <w:pPr>
        <w:jc w:val="both"/>
      </w:pPr>
      <w:r w:rsidRPr="00363AE0">
        <w:t>5.6. К сведениям, содержащим ПДн, как на бумажных, так и на        электронных носителях информации, доступ разрешен лицам, которые непосредственно используют ПДн работников МБОУ «</w:t>
      </w:r>
      <w:r>
        <w:t>Прудковская О</w:t>
      </w:r>
      <w:r w:rsidRPr="00363AE0">
        <w:t xml:space="preserve">ОШ» в служебных целях. </w:t>
      </w:r>
    </w:p>
    <w:p w:rsidR="00105DAB" w:rsidRPr="00363AE0" w:rsidRDefault="00105DAB" w:rsidP="003626EA">
      <w:pPr>
        <w:jc w:val="both"/>
      </w:pPr>
      <w:r w:rsidRPr="00363AE0">
        <w:t>Перечень должностных лиц в  МБОУ «</w:t>
      </w:r>
      <w:r>
        <w:t>Прудковская О</w:t>
      </w:r>
      <w:r w:rsidRPr="00363AE0">
        <w:t>ОШ» использующих ПДн в служебных целях:</w:t>
      </w:r>
    </w:p>
    <w:p w:rsidR="00105DAB" w:rsidRPr="00363AE0" w:rsidRDefault="00105DAB" w:rsidP="003626EA">
      <w:pPr>
        <w:jc w:val="both"/>
      </w:pPr>
      <w:r w:rsidRPr="00363AE0">
        <w:t>- директор МБОУ «</w:t>
      </w:r>
      <w:r>
        <w:t>Прудковская О</w:t>
      </w:r>
      <w:r w:rsidRPr="00363AE0">
        <w:t>ОШ»;</w:t>
      </w:r>
    </w:p>
    <w:p w:rsidR="00105DAB" w:rsidRPr="00363AE0" w:rsidRDefault="00105DAB" w:rsidP="003626EA">
      <w:pPr>
        <w:jc w:val="both"/>
      </w:pPr>
      <w:r w:rsidRPr="00363AE0">
        <w:t>Доступ к ПДн работников МБОУ «</w:t>
      </w:r>
      <w:r>
        <w:t>Прудковская О</w:t>
      </w:r>
      <w:r w:rsidRPr="00363AE0">
        <w:t>ОШ» без специального раз</w:t>
      </w:r>
      <w:r w:rsidRPr="00363AE0">
        <w:softHyphen/>
        <w:t>решения имеют:</w:t>
      </w:r>
    </w:p>
    <w:p w:rsidR="00105DAB" w:rsidRPr="00363AE0" w:rsidRDefault="00105DAB" w:rsidP="003626EA">
      <w:pPr>
        <w:jc w:val="both"/>
      </w:pPr>
      <w:r w:rsidRPr="00363AE0">
        <w:t>- заместитель начальника управления образования администрации Красногвардейского  района;</w:t>
      </w:r>
    </w:p>
    <w:p w:rsidR="00105DAB" w:rsidRPr="00363AE0" w:rsidRDefault="00105DAB" w:rsidP="003626EA">
      <w:pPr>
        <w:jc w:val="both"/>
      </w:pPr>
      <w:r w:rsidRPr="00363AE0">
        <w:t>- директор МБОУ «</w:t>
      </w:r>
      <w:r>
        <w:t>Прудковская О</w:t>
      </w:r>
      <w:r w:rsidRPr="00363AE0">
        <w:t>ОШ»;</w:t>
      </w:r>
    </w:p>
    <w:p w:rsidR="00105DAB" w:rsidRPr="00363AE0" w:rsidRDefault="00105DAB" w:rsidP="003626EA">
      <w:pPr>
        <w:jc w:val="both"/>
      </w:pPr>
      <w:r w:rsidRPr="00363AE0">
        <w:t>Кроме перечня лиц, допущенных к ПДн, в  МБОУ «</w:t>
      </w:r>
      <w:r>
        <w:t>Прудковская О</w:t>
      </w:r>
      <w:r w:rsidRPr="00363AE0">
        <w:t>ОШ» раз</w:t>
      </w:r>
      <w:r w:rsidRPr="00363AE0">
        <w:softHyphen/>
        <w:t>рабатывается разрешительная система доступа (матрица доступа) к инфор</w:t>
      </w:r>
      <w:r w:rsidRPr="00363AE0">
        <w:softHyphen/>
        <w:t>мационным ресурсам, ИСПДн и связанным с ее использованием работам, до</w:t>
      </w:r>
      <w:r w:rsidRPr="00363AE0">
        <w:softHyphen/>
        <w:t>кументам. Полный перечень работ и разрабатываемых документов по обес</w:t>
      </w:r>
      <w:r w:rsidRPr="00363AE0">
        <w:softHyphen/>
        <w:t>печению безопасности персональных данных при их обработке в ИСПДн оформляется согласно приложения к Протоколу заседания рабочей группы по информатизации, телекоммуникациям и защите информации в Белгород</w:t>
      </w:r>
      <w:r w:rsidRPr="00363AE0">
        <w:softHyphen/>
        <w:t xml:space="preserve">ской области при Совете Губернатора области 21 мая 2010 года. </w:t>
      </w:r>
    </w:p>
    <w:p w:rsidR="00105DAB" w:rsidRPr="00363AE0" w:rsidRDefault="00105DAB" w:rsidP="003626EA">
      <w:pPr>
        <w:jc w:val="both"/>
      </w:pPr>
      <w:r w:rsidRPr="00363AE0">
        <w:t>5.7.</w:t>
      </w:r>
      <w:r w:rsidRPr="00363AE0">
        <w:tab/>
        <w:t>Хранение ПДн в МБОУ «</w:t>
      </w:r>
      <w:r>
        <w:t>Прудковская О</w:t>
      </w:r>
      <w:r w:rsidRPr="00363AE0">
        <w:t>ОШ»:</w:t>
      </w:r>
    </w:p>
    <w:p w:rsidR="00105DAB" w:rsidRPr="00363AE0" w:rsidRDefault="00105DAB" w:rsidP="003626EA">
      <w:pPr>
        <w:jc w:val="both"/>
      </w:pPr>
      <w:r w:rsidRPr="00363AE0">
        <w:t>а)</w:t>
      </w:r>
      <w:r w:rsidRPr="00363AE0">
        <w:tab/>
        <w:t>ПДн, содержащиеся на бумажных носителях, хранятся в сейф</w:t>
      </w:r>
      <w:r>
        <w:t>е, установленном</w:t>
      </w:r>
      <w:r w:rsidRPr="00363AE0">
        <w:t xml:space="preserve"> </w:t>
      </w:r>
      <w:r>
        <w:t>в кабинете директора</w:t>
      </w:r>
      <w:r w:rsidRPr="00363AE0">
        <w:t>, ответственн</w:t>
      </w:r>
      <w:r>
        <w:t>ого</w:t>
      </w:r>
      <w:r w:rsidRPr="00363AE0">
        <w:t xml:space="preserve"> за обработку ПДн в  МБОУ «</w:t>
      </w:r>
      <w:r>
        <w:t>Прудковская О</w:t>
      </w:r>
      <w:r w:rsidRPr="00363AE0">
        <w:t>ОШ»;</w:t>
      </w:r>
    </w:p>
    <w:p w:rsidR="00105DAB" w:rsidRPr="00363AE0" w:rsidRDefault="00105DAB" w:rsidP="003626EA">
      <w:pPr>
        <w:jc w:val="both"/>
      </w:pPr>
      <w:r w:rsidRPr="00363AE0">
        <w:t>б)</w:t>
      </w:r>
      <w:r w:rsidRPr="00363AE0">
        <w:tab/>
        <w:t>ПДн в электронном виде хранятся на отдельных серверах, которые не  имеют  подключений  к  информационно-телекоммуникационным сетям международного информационного обмена (сетям связи общего пользова</w:t>
      </w:r>
      <w:r w:rsidRPr="00363AE0">
        <w:softHyphen/>
        <w:t>ния), либо на жестких дисках автоматизированных рабочих мест, к которым</w:t>
      </w:r>
      <w:r>
        <w:t xml:space="preserve"> </w:t>
      </w:r>
      <w:r w:rsidRPr="00363AE0">
        <w:t>имеют доступ только лица, ответственные за обработку ПДн в  МБОУ «</w:t>
      </w:r>
      <w:r>
        <w:t>Прудковская О</w:t>
      </w:r>
      <w:r w:rsidRPr="00363AE0">
        <w:t>ОШ»;</w:t>
      </w:r>
    </w:p>
    <w:p w:rsidR="00105DAB" w:rsidRPr="00363AE0" w:rsidRDefault="00105DAB" w:rsidP="003626EA">
      <w:pPr>
        <w:jc w:val="both"/>
      </w:pPr>
      <w:r w:rsidRPr="00363AE0">
        <w:t>5.8.</w:t>
      </w:r>
      <w:r w:rsidRPr="00363AE0">
        <w:tab/>
        <w:t>ПДн, содержащиеся на бумажных носителях, сдаются в архив.</w:t>
      </w:r>
    </w:p>
    <w:p w:rsidR="00105DAB" w:rsidRPr="00363AE0" w:rsidRDefault="00105DAB" w:rsidP="003626EA">
      <w:pPr>
        <w:rPr>
          <w:b/>
        </w:rPr>
      </w:pPr>
      <w:r w:rsidRPr="00363AE0">
        <w:rPr>
          <w:b/>
        </w:rPr>
        <w:t>6. Доступ к персональным данным</w:t>
      </w:r>
    </w:p>
    <w:p w:rsidR="00105DAB" w:rsidRPr="00363AE0" w:rsidRDefault="00105DAB" w:rsidP="003626EA">
      <w:pPr>
        <w:jc w:val="both"/>
      </w:pPr>
      <w:r w:rsidRPr="00363AE0">
        <w:t>6.1. К ПДн работников МБОУ «</w:t>
      </w:r>
      <w:r>
        <w:t>Прудковская О</w:t>
      </w:r>
      <w:r w:rsidRPr="00363AE0">
        <w:t>ОШ»   имеют доступ только те, кому ПДн необходимы в связи с исполнением ими трудовых обязанностей.</w:t>
      </w:r>
    </w:p>
    <w:p w:rsidR="00105DAB" w:rsidRPr="00363AE0" w:rsidRDefault="00105DAB" w:rsidP="003626EA">
      <w:pPr>
        <w:jc w:val="both"/>
      </w:pPr>
      <w:r w:rsidRPr="00363AE0">
        <w:t>6.2. В целях выполнения порученного задания и на основании служебной</w:t>
      </w:r>
      <w:r w:rsidRPr="00363AE0">
        <w:softHyphen/>
        <w:t xml:space="preserve"> записки с положительной резолюцией руководителя  доступ к ПДн может быть предоставлен иному работнику, должность которого не включена в перечень должностных лиц  МБОУ «</w:t>
      </w:r>
      <w:r>
        <w:t>Прудковская О</w:t>
      </w:r>
      <w:r w:rsidRPr="00363AE0">
        <w:t>ОШ»,  уполномоченных на обработку ПДн и несущих ответственность в соответствии с законодательством Российской Федерации за нарушение режима защиты этих ПДн.</w:t>
      </w:r>
    </w:p>
    <w:p w:rsidR="00105DAB" w:rsidRPr="00363AE0" w:rsidRDefault="00105DAB" w:rsidP="003626EA">
      <w:pPr>
        <w:jc w:val="both"/>
      </w:pPr>
      <w:r w:rsidRPr="00363AE0">
        <w:t>6.3. Уполномоченные лица имеют право получать только те ПДн, которые</w:t>
      </w:r>
      <w:r w:rsidRPr="00363AE0">
        <w:softHyphen/>
        <w:t xml:space="preserve"> необходимы им для выполнения конкретных функций в соответствии с их должностными инструкциями.</w:t>
      </w:r>
    </w:p>
    <w:p w:rsidR="00105DAB" w:rsidRPr="00363AE0" w:rsidRDefault="00105DAB" w:rsidP="003626EA">
      <w:pPr>
        <w:jc w:val="both"/>
      </w:pPr>
      <w:r w:rsidRPr="00363AE0">
        <w:t>6.4. Работники МБОУ «</w:t>
      </w:r>
      <w:r>
        <w:t>Прудковская О</w:t>
      </w:r>
      <w:r w:rsidRPr="00363AE0">
        <w:t>ОШ» имеют право на свободный доступ к</w:t>
      </w:r>
      <w:r>
        <w:t xml:space="preserve"> </w:t>
      </w:r>
      <w:r w:rsidRPr="00363AE0">
        <w:t>своим</w:t>
      </w:r>
      <w:r>
        <w:t xml:space="preserve"> </w:t>
      </w:r>
      <w:r w:rsidRPr="00363AE0">
        <w:t>ПДн, включая право на получение копии любой записи (за исключе</w:t>
      </w:r>
      <w:r w:rsidRPr="00363AE0">
        <w:softHyphen/>
        <w:t>нием случаев предусмотренных федеральным законодательством), содержа</w:t>
      </w:r>
      <w:r w:rsidRPr="00363AE0">
        <w:softHyphen/>
        <w:t xml:space="preserve">щей их ПДн. </w:t>
      </w:r>
    </w:p>
    <w:p w:rsidR="00105DAB" w:rsidRPr="00363AE0" w:rsidRDefault="00105DAB" w:rsidP="003626EA">
      <w:pPr>
        <w:jc w:val="both"/>
      </w:pPr>
      <w:r w:rsidRPr="00363AE0">
        <w:t>6.5. Работники МБОУ «</w:t>
      </w:r>
      <w:r>
        <w:t>Прудковская О</w:t>
      </w:r>
      <w:r w:rsidRPr="00363AE0">
        <w:t>ОШ»  имеют право вносить изменения в свои данные в случае обнаружения в них неточностей.</w:t>
      </w:r>
    </w:p>
    <w:p w:rsidR="00105DAB" w:rsidRPr="00363AE0" w:rsidRDefault="00105DAB" w:rsidP="003626EA">
      <w:pPr>
        <w:jc w:val="both"/>
      </w:pPr>
      <w:r w:rsidRPr="00363AE0">
        <w:t>6.6. Работники МБОУ «</w:t>
      </w:r>
      <w:r>
        <w:t>Прудковская О</w:t>
      </w:r>
      <w:r w:rsidRPr="00363AE0">
        <w:t>ОШ», имеющие доступ к ПДн в МБОУ «</w:t>
      </w:r>
      <w:r>
        <w:t>Прудковская О</w:t>
      </w:r>
      <w:r w:rsidRPr="00363AE0">
        <w:t>ОШ» в связи с исполнением трудовых обязанностей, обеспечивают хранение информации, содержащей ПДн, исключающее доступ к ним треть</w:t>
      </w:r>
      <w:r w:rsidRPr="00363AE0">
        <w:softHyphen/>
        <w:t>их лиц.</w:t>
      </w:r>
    </w:p>
    <w:p w:rsidR="00105DAB" w:rsidRPr="00363AE0" w:rsidRDefault="00105DAB" w:rsidP="003626EA">
      <w:pPr>
        <w:jc w:val="both"/>
      </w:pPr>
      <w:r w:rsidRPr="00363AE0">
        <w:t>6.7.</w:t>
      </w:r>
      <w:r w:rsidRPr="00363AE0">
        <w:tab/>
        <w:t>Процедура оформления доступа к ПДн уполномоченного работника МБОУ «</w:t>
      </w:r>
      <w:r>
        <w:t>Прудковская О</w:t>
      </w:r>
      <w:r w:rsidRPr="00363AE0">
        <w:t>ОШ» включает в себя:</w:t>
      </w:r>
    </w:p>
    <w:p w:rsidR="00105DAB" w:rsidRPr="00363AE0" w:rsidRDefault="00105DAB" w:rsidP="003626EA">
      <w:pPr>
        <w:jc w:val="both"/>
      </w:pPr>
      <w:r w:rsidRPr="00363AE0">
        <w:t>- ознакомление под роспись с настоящим Положением, иными норма</w:t>
      </w:r>
      <w:r w:rsidRPr="00363AE0">
        <w:softHyphen/>
        <w:t>тивными актами (приказами, распоряжениями, инструкциями и т.п.), регули</w:t>
      </w:r>
      <w:r w:rsidRPr="00363AE0">
        <w:softHyphen/>
        <w:t>рующими обработку и защиту ПДн в МБОУ «</w:t>
      </w:r>
      <w:r>
        <w:t>Прудковская О</w:t>
      </w:r>
      <w:r w:rsidRPr="00363AE0">
        <w:t>ОШ»;</w:t>
      </w:r>
    </w:p>
    <w:p w:rsidR="00105DAB" w:rsidRPr="00363AE0" w:rsidRDefault="00105DAB" w:rsidP="003626EA">
      <w:pPr>
        <w:jc w:val="both"/>
      </w:pPr>
      <w:r w:rsidRPr="00363AE0">
        <w:t>-</w:t>
      </w:r>
      <w:r w:rsidRPr="00363AE0">
        <w:tab/>
        <w:t>истребование письменного обязательства о соблюдении конфиден</w:t>
      </w:r>
      <w:r w:rsidRPr="00363AE0">
        <w:softHyphen/>
        <w:t>циальности ПДн и соблюдении правил их обработки, подготовленного по ус</w:t>
      </w:r>
      <w:r w:rsidRPr="00363AE0">
        <w:softHyphen/>
        <w:t>тановленной  форме (приложение № 2).</w:t>
      </w:r>
    </w:p>
    <w:p w:rsidR="00105DAB" w:rsidRPr="00363AE0" w:rsidRDefault="00105DAB" w:rsidP="003626EA">
      <w:pPr>
        <w:jc w:val="both"/>
      </w:pPr>
      <w:r w:rsidRPr="00363AE0">
        <w:t>6.8.</w:t>
      </w:r>
      <w:r w:rsidRPr="00363AE0">
        <w:tab/>
        <w:t>Администрация МБОУ «</w:t>
      </w:r>
      <w:r>
        <w:t>Прудковская О</w:t>
      </w:r>
      <w:r w:rsidRPr="00363AE0">
        <w:t>ОШ»   вправе передавать ПДн работников МБОУ «</w:t>
      </w:r>
      <w:r>
        <w:t>Прудковская О</w:t>
      </w:r>
      <w:r w:rsidRPr="00363AE0">
        <w:t>ОШ» в финансово-экономический отдел  и иные структурные подразделения управления образования, в случае если эти данные необходимы для исполнения работниками МБОУ «</w:t>
      </w:r>
      <w:r>
        <w:t>Прудковская О</w:t>
      </w:r>
      <w:r w:rsidRPr="00363AE0">
        <w:t>ОШ» своих трудовых обязанностей.</w:t>
      </w:r>
    </w:p>
    <w:p w:rsidR="00105DAB" w:rsidRPr="00363AE0" w:rsidRDefault="00105DAB" w:rsidP="003626EA">
      <w:pPr>
        <w:jc w:val="both"/>
      </w:pPr>
      <w:r w:rsidRPr="00363AE0">
        <w:t>При передаче ПДн работники МБОУ «</w:t>
      </w:r>
      <w:r>
        <w:t>Прудковская О</w:t>
      </w:r>
      <w:r w:rsidRPr="00363AE0">
        <w:t>ОШ» предупреждают лиц, получающих данную информацию, о том, что эти данные могут быть использованы лишь в целях, для которых они сообщены, и истребуют от этих лиц письменное обязательство в соответствии с пунктом 4.4. настоящего Положения.</w:t>
      </w:r>
    </w:p>
    <w:p w:rsidR="00105DAB" w:rsidRPr="00363AE0" w:rsidRDefault="00105DAB" w:rsidP="003626EA">
      <w:pPr>
        <w:jc w:val="both"/>
      </w:pPr>
      <w:r w:rsidRPr="00363AE0">
        <w:t>6.9.</w:t>
      </w:r>
      <w:r w:rsidRPr="00363AE0">
        <w:tab/>
        <w:t>Передача (обмен и т.д.) ПДн между подразделениями управления образования осуществляется только между работниками управления образования администрации Красногвардейского района, которые имеют доступ к ПДн в рамках исполнения своих должност</w:t>
      </w:r>
      <w:r w:rsidRPr="00363AE0">
        <w:softHyphen/>
        <w:t>ных регламентов и инструкций.</w:t>
      </w:r>
    </w:p>
    <w:p w:rsidR="00105DAB" w:rsidRPr="00363AE0" w:rsidRDefault="00105DAB" w:rsidP="003626EA">
      <w:pPr>
        <w:jc w:val="both"/>
      </w:pPr>
      <w:r w:rsidRPr="00363AE0">
        <w:t>6.10.</w:t>
      </w:r>
      <w:r w:rsidRPr="00363AE0">
        <w:tab/>
        <w:t>Передача ПДн работников МБОУ «</w:t>
      </w:r>
      <w:r>
        <w:t>Прудковская О</w:t>
      </w:r>
      <w:r w:rsidRPr="00363AE0">
        <w:t>ОШ» третьим лицам</w:t>
      </w:r>
      <w:r>
        <w:t xml:space="preserve"> </w:t>
      </w:r>
      <w:r w:rsidRPr="00363AE0">
        <w:t>осуществляется только с их письменного согласия, которое оформляется по</w:t>
      </w:r>
      <w:r>
        <w:t xml:space="preserve"> </w:t>
      </w:r>
      <w:r w:rsidRPr="00363AE0">
        <w:t>установленной форме и должно включать в себя:</w:t>
      </w:r>
    </w:p>
    <w:p w:rsidR="00105DAB" w:rsidRPr="00363AE0" w:rsidRDefault="00105DAB" w:rsidP="003626EA">
      <w:pPr>
        <w:jc w:val="both"/>
      </w:pPr>
      <w:r w:rsidRPr="00363AE0">
        <w:t>- фамилию, имя, отчество, должность;</w:t>
      </w:r>
    </w:p>
    <w:p w:rsidR="00105DAB" w:rsidRPr="00363AE0" w:rsidRDefault="00105DAB" w:rsidP="003626EA">
      <w:pPr>
        <w:jc w:val="both"/>
      </w:pPr>
      <w:r w:rsidRPr="00363AE0">
        <w:t>- наименование и юридический адрес учреждения, получающего согласие;</w:t>
      </w:r>
    </w:p>
    <w:p w:rsidR="00105DAB" w:rsidRPr="00363AE0" w:rsidRDefault="00105DAB" w:rsidP="003626EA">
      <w:pPr>
        <w:jc w:val="both"/>
      </w:pPr>
      <w:r w:rsidRPr="00363AE0">
        <w:t>- цель передачи ПДн;</w:t>
      </w:r>
    </w:p>
    <w:p w:rsidR="00105DAB" w:rsidRPr="00363AE0" w:rsidRDefault="00105DAB" w:rsidP="003626EA">
      <w:pPr>
        <w:jc w:val="both"/>
      </w:pPr>
      <w:r w:rsidRPr="00363AE0">
        <w:t>- перечень ПДн, на передачу которых дается согласие;</w:t>
      </w:r>
    </w:p>
    <w:p w:rsidR="00105DAB" w:rsidRPr="00363AE0" w:rsidRDefault="00105DAB" w:rsidP="003626EA">
      <w:pPr>
        <w:jc w:val="both"/>
      </w:pPr>
      <w:r w:rsidRPr="00363AE0">
        <w:t>- срок, в течение которого действует согласие, а также порядок его      отзыва.</w:t>
      </w:r>
    </w:p>
    <w:p w:rsidR="00105DAB" w:rsidRPr="00363AE0" w:rsidRDefault="00105DAB" w:rsidP="003626EA">
      <w:pPr>
        <w:jc w:val="both"/>
      </w:pPr>
      <w:r w:rsidRPr="00363AE0">
        <w:t>Согласие работников МБОУ «</w:t>
      </w:r>
      <w:r>
        <w:t>Прудковская О</w:t>
      </w:r>
      <w:r w:rsidRPr="00363AE0">
        <w:t>ОШ» на передачу их ПДн третьим лицам не требуется в случаях, когда это необходимо в целях предупреждения угрозы жизни и здоровью; когда третьи лица оказывают услуги МБОУ «</w:t>
      </w:r>
      <w:r>
        <w:t>Прудковская О</w:t>
      </w:r>
      <w:r w:rsidRPr="00363AE0">
        <w:t>ОШ»» на основании заключенных договоров, а также в случаях, установленных   Федеральным   законом   от   27   июня   2006    года   №    152-ФЗ «О персональных данных» и настоящим Положением.</w:t>
      </w:r>
    </w:p>
    <w:p w:rsidR="00105DAB" w:rsidRPr="00363AE0" w:rsidRDefault="00105DAB" w:rsidP="003626EA">
      <w:pPr>
        <w:jc w:val="both"/>
      </w:pPr>
      <w:r w:rsidRPr="00363AE0">
        <w:t>6.11. Не допускается передача ПДн работников МБОУ «</w:t>
      </w:r>
      <w:r>
        <w:t>Прудковская О</w:t>
      </w:r>
      <w:r w:rsidRPr="00363AE0">
        <w:t>ОШ» в коммерческих целях без их письменного согласия.</w:t>
      </w:r>
    </w:p>
    <w:p w:rsidR="00105DAB" w:rsidRPr="00363AE0" w:rsidRDefault="00105DAB" w:rsidP="003626EA">
      <w:pPr>
        <w:jc w:val="both"/>
      </w:pPr>
      <w:r w:rsidRPr="00363AE0">
        <w:t>6.12. Работники МБОУ «</w:t>
      </w:r>
      <w:r>
        <w:t>Прудковская О</w:t>
      </w:r>
      <w:r w:rsidRPr="00363AE0">
        <w:t xml:space="preserve">ОШ», передающие ПДн третьим лицам, должны передавать их с обязательным составлением акта приема-передачи документов (иных материальных носителей), содержащих ПДн. Акт должен содержать следующие условия: </w:t>
      </w:r>
    </w:p>
    <w:p w:rsidR="00105DAB" w:rsidRPr="00363AE0" w:rsidRDefault="00105DAB" w:rsidP="003626EA">
      <w:pPr>
        <w:jc w:val="both"/>
      </w:pPr>
      <w:r w:rsidRPr="00363AE0">
        <w:t xml:space="preserve"> - уведомление лица, получающего данные документы, об обязанности</w:t>
      </w:r>
      <w:r w:rsidRPr="00363AE0">
        <w:br/>
        <w:t>использования полученной конфиденциальной информации лишь в целях,</w:t>
      </w:r>
      <w:r w:rsidRPr="00363AE0">
        <w:br/>
        <w:t>для которых она сообщена;</w:t>
      </w:r>
    </w:p>
    <w:p w:rsidR="00105DAB" w:rsidRPr="00363AE0" w:rsidRDefault="00105DAB" w:rsidP="003626EA">
      <w:pPr>
        <w:jc w:val="both"/>
      </w:pPr>
      <w:r w:rsidRPr="00363AE0">
        <w:t>- предупреждение об ответственности за незаконное использование</w:t>
      </w:r>
      <w:r w:rsidRPr="00363AE0">
        <w:br/>
        <w:t>данной конфиденциальной информации в соответствии с федеральным       законодательством.</w:t>
      </w:r>
    </w:p>
    <w:p w:rsidR="00105DAB" w:rsidRPr="00363AE0" w:rsidRDefault="00105DAB" w:rsidP="003626EA">
      <w:pPr>
        <w:jc w:val="both"/>
      </w:pPr>
      <w:r w:rsidRPr="00363AE0">
        <w:t>Передача документов (иных материальных носителей), содержащих ПДн, осуществляется при наличии у лица, уполномоченного на их получе</w:t>
      </w:r>
      <w:r w:rsidRPr="00363AE0">
        <w:softHyphen/>
        <w:t>ние:</w:t>
      </w:r>
    </w:p>
    <w:p w:rsidR="00105DAB" w:rsidRPr="00363AE0" w:rsidRDefault="00105DAB" w:rsidP="003626EA">
      <w:pPr>
        <w:jc w:val="both"/>
      </w:pPr>
      <w:r w:rsidRPr="00363AE0">
        <w:t>- договора на оказание услуг МБОУ «</w:t>
      </w:r>
      <w:r>
        <w:t>Прудковская О</w:t>
      </w:r>
      <w:r w:rsidRPr="00363AE0">
        <w:t>ОШ»</w:t>
      </w:r>
    </w:p>
    <w:p w:rsidR="00105DAB" w:rsidRPr="00363AE0" w:rsidRDefault="00105DAB" w:rsidP="003626EA">
      <w:pPr>
        <w:jc w:val="both"/>
      </w:pPr>
      <w:r w:rsidRPr="00363AE0">
        <w:t>- соглашения о неразглашении конфиденциальной информации либо</w:t>
      </w:r>
      <w:r w:rsidRPr="00363AE0">
        <w:br/>
        <w:t>наличия в договоре с третьим лицом пунктов о неразглашении конфиденциальной информации, в том числе предусматривающих защиту ПДн;</w:t>
      </w:r>
    </w:p>
    <w:p w:rsidR="00105DAB" w:rsidRPr="00363AE0" w:rsidRDefault="00105DAB" w:rsidP="003626EA">
      <w:pPr>
        <w:jc w:val="both"/>
      </w:pPr>
      <w:r w:rsidRPr="00363AE0">
        <w:t>- письма-запроса от третьего лица, которое должно включать в себя</w:t>
      </w:r>
      <w:r w:rsidRPr="00363AE0">
        <w:br/>
        <w:t xml:space="preserve">указание на основания получения доступа к запрашиваемой информации, </w:t>
      </w:r>
      <w:r w:rsidRPr="00363AE0">
        <w:br/>
        <w:t>содержащей ПДн, её перечень, цель использования, Ф.И.О. и должность лица, которому поручается получить данную информацию.</w:t>
      </w:r>
    </w:p>
    <w:p w:rsidR="00105DAB" w:rsidRPr="00363AE0" w:rsidRDefault="00105DAB" w:rsidP="003626EA">
      <w:pPr>
        <w:jc w:val="both"/>
      </w:pPr>
      <w:r w:rsidRPr="00363AE0">
        <w:t>Ответственность за соблюдение вышеуказанного порядка предоставле</w:t>
      </w:r>
      <w:r w:rsidRPr="00363AE0">
        <w:softHyphen/>
        <w:t>ния ПДн работников МБОУ «</w:t>
      </w:r>
      <w:r>
        <w:t>Прудковская О</w:t>
      </w:r>
      <w:r w:rsidRPr="00363AE0">
        <w:t>ОШ» несет ответственное лицо, а также руководитель структурного подразделения, осуществляющего передачу ПДн третьим лицам.</w:t>
      </w:r>
    </w:p>
    <w:p w:rsidR="00105DAB" w:rsidRPr="00363AE0" w:rsidRDefault="00105DAB" w:rsidP="003626EA">
      <w:pPr>
        <w:jc w:val="both"/>
      </w:pPr>
      <w:r w:rsidRPr="00363AE0">
        <w:t>6.13.</w:t>
      </w:r>
      <w:r w:rsidRPr="00363AE0">
        <w:tab/>
        <w:t>Представителю (в том числе адвокату) работников МБОУ «</w:t>
      </w:r>
      <w:r>
        <w:t>Прудковская О</w:t>
      </w:r>
      <w:r w:rsidRPr="00363AE0">
        <w:t>О</w:t>
      </w:r>
      <w:r>
        <w:t>Ш</w:t>
      </w:r>
      <w:r w:rsidRPr="00363AE0">
        <w:t>» ПДн передаются в порядке, установленном действующим законодательством и настоящим Положением.</w:t>
      </w:r>
    </w:p>
    <w:p w:rsidR="00105DAB" w:rsidRPr="00363AE0" w:rsidRDefault="00105DAB" w:rsidP="003626EA">
      <w:pPr>
        <w:jc w:val="both"/>
      </w:pPr>
      <w:r w:rsidRPr="00363AE0">
        <w:t>Информация передается при наличии одного из документов:</w:t>
      </w:r>
    </w:p>
    <w:p w:rsidR="00105DAB" w:rsidRPr="00363AE0" w:rsidRDefault="00105DAB" w:rsidP="003626EA">
      <w:pPr>
        <w:jc w:val="both"/>
      </w:pPr>
      <w:r w:rsidRPr="00363AE0">
        <w:t>- нотариально заверенной доверенности представителя;</w:t>
      </w:r>
    </w:p>
    <w:p w:rsidR="00105DAB" w:rsidRPr="00363AE0" w:rsidRDefault="00105DAB" w:rsidP="003626EA">
      <w:pPr>
        <w:jc w:val="both"/>
      </w:pPr>
      <w:r w:rsidRPr="00363AE0">
        <w:t>- письменного заявления работника МБОУ «</w:t>
      </w:r>
      <w:r>
        <w:t>Прудковская О</w:t>
      </w:r>
      <w:r w:rsidRPr="00363AE0">
        <w:t>ОШ», на</w:t>
      </w:r>
      <w:r w:rsidRPr="00363AE0">
        <w:softHyphen/>
        <w:t>писанного в присутствии ответственного лица, допущенного к обработке ПДн работников МБОУ «</w:t>
      </w:r>
      <w:r>
        <w:t>Прудковская О</w:t>
      </w:r>
      <w:r w:rsidRPr="00363AE0">
        <w:t>ОШ» (если заявление написано не в присутствии от</w:t>
      </w:r>
      <w:r w:rsidRPr="00363AE0">
        <w:softHyphen/>
        <w:t>ветственного лица, допущенного к обработке ПДн работников МБОУ «</w:t>
      </w:r>
      <w:r>
        <w:t>Прудковская О</w:t>
      </w:r>
      <w:r w:rsidRPr="00363AE0">
        <w:t>ОШ</w:t>
      </w:r>
      <w:r>
        <w:t>»</w:t>
      </w:r>
      <w:r w:rsidRPr="00363AE0">
        <w:t>, то оно должно быть нотариально заверено).</w:t>
      </w:r>
    </w:p>
    <w:p w:rsidR="00105DAB" w:rsidRPr="00363AE0" w:rsidRDefault="00105DAB" w:rsidP="003626EA">
      <w:pPr>
        <w:jc w:val="both"/>
      </w:pPr>
      <w:r w:rsidRPr="00363AE0">
        <w:t>Доверенности и заявления хранятся в МБОУ «</w:t>
      </w:r>
      <w:r>
        <w:t>Прудковская О</w:t>
      </w:r>
      <w:r w:rsidRPr="00363AE0">
        <w:t>ОШ», где обрабатываются запрашиваемые ПДн работников МБОУ «</w:t>
      </w:r>
      <w:r>
        <w:t>Прудковская О</w:t>
      </w:r>
      <w:r w:rsidRPr="00363AE0">
        <w:t>ОШ»</w:t>
      </w:r>
    </w:p>
    <w:p w:rsidR="00105DAB" w:rsidRPr="00363AE0" w:rsidRDefault="00105DAB" w:rsidP="003626EA">
      <w:pPr>
        <w:jc w:val="both"/>
      </w:pPr>
      <w:r w:rsidRPr="00363AE0">
        <w:t>6.14. Предоставление ПДн государственным органам, органам местного самоуправления производится в</w:t>
      </w:r>
      <w:r>
        <w:t xml:space="preserve"> </w:t>
      </w:r>
      <w:r w:rsidRPr="00363AE0">
        <w:t>соответствии с требованиями действующего законодательства и настоящим</w:t>
      </w:r>
      <w:r>
        <w:t xml:space="preserve"> </w:t>
      </w:r>
      <w:r w:rsidRPr="00363AE0">
        <w:t>Положением.</w:t>
      </w:r>
    </w:p>
    <w:p w:rsidR="00105DAB" w:rsidRPr="00363AE0" w:rsidRDefault="00105DAB" w:rsidP="003626EA">
      <w:pPr>
        <w:jc w:val="both"/>
      </w:pPr>
      <w:r w:rsidRPr="00363AE0">
        <w:t>ПДн могут быть предоставлены родственникам или членам семьи</w:t>
      </w:r>
      <w:r w:rsidRPr="00363AE0">
        <w:br/>
        <w:t>работника МБОУ «</w:t>
      </w:r>
      <w:r>
        <w:t>Прудковская О</w:t>
      </w:r>
      <w:r w:rsidRPr="00363AE0">
        <w:t>ОШ» только с их письменного разрешения, за исключением случаев, когда передача ПДн без согласия допускается дей</w:t>
      </w:r>
      <w:r w:rsidRPr="00363AE0">
        <w:softHyphen/>
        <w:t>ствующим законодательством Российской Федерации.</w:t>
      </w:r>
    </w:p>
    <w:p w:rsidR="00105DAB" w:rsidRPr="00363AE0" w:rsidRDefault="00105DAB" w:rsidP="003626EA">
      <w:pPr>
        <w:jc w:val="both"/>
      </w:pPr>
      <w:r w:rsidRPr="00363AE0">
        <w:t>6.15. Доступ к электронным базам данных, содержащим ПДн работников МБОУ «</w:t>
      </w:r>
      <w:r>
        <w:t>Прудковская О</w:t>
      </w:r>
      <w:r w:rsidRPr="00363AE0">
        <w:t>ОШ» обеспечиваются системой паролей. Парол</w:t>
      </w:r>
      <w:r>
        <w:t>и уста</w:t>
      </w:r>
      <w:r>
        <w:softHyphen/>
        <w:t xml:space="preserve">навливаются директором </w:t>
      </w:r>
      <w:r w:rsidRPr="00363AE0">
        <w:t>МБОУ «</w:t>
      </w:r>
      <w:r>
        <w:t>Прудковская О</w:t>
      </w:r>
      <w:r w:rsidRPr="00363AE0">
        <w:t>ОШ» и сообщаются индивидуально работников МБОУ «</w:t>
      </w:r>
      <w:r>
        <w:t>Прудковская О</w:t>
      </w:r>
      <w:r w:rsidRPr="00363AE0">
        <w:t>ОШ», имеющим доступ к ПДн.</w:t>
      </w:r>
    </w:p>
    <w:p w:rsidR="00105DAB" w:rsidRPr="00363AE0" w:rsidRDefault="00105DAB" w:rsidP="00745CF9">
      <w:pPr>
        <w:jc w:val="both"/>
      </w:pPr>
      <w:r w:rsidRPr="00363AE0">
        <w:t>6.16. Запросы пользователей информационной системы на получение</w:t>
      </w:r>
      <w:r w:rsidRPr="00363AE0">
        <w:br/>
        <w:t>персональных данных, а также факты предоставления персональных данных</w:t>
      </w:r>
      <w:r w:rsidRPr="00363AE0">
        <w:br/>
        <w:t>по этим запросам регистрируются автоматизированными средствами информационной</w:t>
      </w:r>
      <w:r w:rsidRPr="00363AE0">
        <w:softHyphen/>
        <w:t xml:space="preserve"> системы в электронном журнале обращений. Содержание элек</w:t>
      </w:r>
      <w:r w:rsidRPr="00363AE0">
        <w:softHyphen/>
        <w:t>тронного журнала обращений проверяется не реже 1 раза в месяц соответст</w:t>
      </w:r>
      <w:r w:rsidRPr="00363AE0">
        <w:softHyphen/>
        <w:t>вующими должностными лицами или ответственным, который назначается руководителем МБОУ «</w:t>
      </w:r>
      <w:r>
        <w:t>Прудковская О</w:t>
      </w:r>
      <w:r w:rsidRPr="00363AE0">
        <w:t xml:space="preserve">ОШ» </w:t>
      </w:r>
    </w:p>
    <w:p w:rsidR="00105DAB" w:rsidRPr="00363AE0" w:rsidRDefault="00105DAB" w:rsidP="00745CF9">
      <w:pPr>
        <w:jc w:val="both"/>
      </w:pPr>
      <w:r w:rsidRPr="00363AE0">
        <w:t>6.17. Статьей 12 Федерального закона от 27 июня 2006 года  № 152-ФЗ</w:t>
      </w:r>
      <w:r w:rsidRPr="00363AE0">
        <w:br/>
        <w:t>«О персональных данных» предусмотрена трансграничная передача ПДн,    которая может осуществляться на территории иностранных государств в сле</w:t>
      </w:r>
      <w:r w:rsidRPr="00363AE0">
        <w:softHyphen/>
        <w:t xml:space="preserve">дующих случаях: </w:t>
      </w:r>
    </w:p>
    <w:p w:rsidR="00105DAB" w:rsidRPr="00363AE0" w:rsidRDefault="00105DAB" w:rsidP="00745CF9">
      <w:pPr>
        <w:jc w:val="both"/>
      </w:pPr>
      <w:r w:rsidRPr="00363AE0">
        <w:t>- наличия согласия в письменной форме субъекта персональных        дан</w:t>
      </w:r>
      <w:r w:rsidRPr="00363AE0">
        <w:softHyphen/>
        <w:t>ных;</w:t>
      </w:r>
    </w:p>
    <w:p w:rsidR="00105DAB" w:rsidRPr="00363AE0" w:rsidRDefault="00105DAB" w:rsidP="00745CF9">
      <w:pPr>
        <w:jc w:val="both"/>
      </w:pPr>
      <w:r w:rsidRPr="00363AE0">
        <w:t>- предусмотренных международными договорами Российской Феде</w:t>
      </w:r>
      <w:r w:rsidRPr="00363AE0">
        <w:softHyphen/>
      </w:r>
      <w:r w:rsidRPr="00363AE0">
        <w:br/>
        <w:t>рации по вопросам выдачи виз, международными договорами Российской</w:t>
      </w:r>
      <w:r w:rsidRPr="00363AE0">
        <w:br/>
        <w:t>Федерации об оказании правовой помощи по гражданским, семейным и уголовным делам, а также международным договорам Российской Федерации о реадмиссии;</w:t>
      </w:r>
    </w:p>
    <w:p w:rsidR="00105DAB" w:rsidRPr="00363AE0" w:rsidRDefault="00105DAB" w:rsidP="00745CF9">
      <w:pPr>
        <w:jc w:val="both"/>
      </w:pPr>
      <w:r w:rsidRPr="00363AE0">
        <w:t>- предусмотренных федеральными законами, если это необходимо в</w:t>
      </w:r>
      <w:r>
        <w:t xml:space="preserve"> </w:t>
      </w:r>
      <w:r w:rsidRPr="00363AE0">
        <w:t>целях защиты основ конституционного строя Российской Федерации,       обеспечения, обороны страны и безопасности государства;</w:t>
      </w:r>
    </w:p>
    <w:p w:rsidR="00105DAB" w:rsidRPr="00363AE0" w:rsidRDefault="00105DAB" w:rsidP="00745CF9">
      <w:pPr>
        <w:jc w:val="both"/>
      </w:pPr>
      <w:r w:rsidRPr="00363AE0">
        <w:t>- исполнения договора, стороной которого является субъект персональных</w:t>
      </w:r>
      <w:r w:rsidRPr="00363AE0">
        <w:softHyphen/>
        <w:t xml:space="preserve"> данных;</w:t>
      </w:r>
    </w:p>
    <w:p w:rsidR="00105DAB" w:rsidRPr="00363AE0" w:rsidRDefault="00105DAB" w:rsidP="00745CF9">
      <w:pPr>
        <w:jc w:val="both"/>
      </w:pPr>
      <w:r w:rsidRPr="00363AE0">
        <w:t>- защиты жизни, здоровья,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данных.</w:t>
      </w:r>
    </w:p>
    <w:p w:rsidR="00105DAB" w:rsidRPr="00363AE0" w:rsidRDefault="00105DAB" w:rsidP="00745CF9">
      <w:pPr>
        <w:rPr>
          <w:b/>
        </w:rPr>
      </w:pPr>
      <w:r w:rsidRPr="00363AE0">
        <w:rPr>
          <w:b/>
        </w:rPr>
        <w:t xml:space="preserve">7. Защита персональных данных в МБОУ </w:t>
      </w:r>
      <w:r w:rsidRPr="009A01C9">
        <w:rPr>
          <w:b/>
        </w:rPr>
        <w:t>«Прудковская ООШ</w:t>
      </w:r>
      <w:r w:rsidRPr="00363AE0">
        <w:rPr>
          <w:b/>
        </w:rPr>
        <w:t>»</w:t>
      </w:r>
    </w:p>
    <w:p w:rsidR="00105DAB" w:rsidRPr="00363AE0" w:rsidRDefault="00105DAB" w:rsidP="00745CF9">
      <w:pPr>
        <w:jc w:val="both"/>
      </w:pPr>
      <w:r w:rsidRPr="00363AE0">
        <w:t>7.1. Защита ПДн работников МБОУ «</w:t>
      </w:r>
      <w:r>
        <w:t>Прудковская О</w:t>
      </w:r>
      <w:r w:rsidRPr="00363AE0">
        <w:t>ОШ» от неправомерного их использования или утраты обеспечивается управлением образования в порядке, установленном федеральным законодательством.</w:t>
      </w:r>
    </w:p>
    <w:p w:rsidR="00105DAB" w:rsidRPr="00363AE0" w:rsidRDefault="00105DAB" w:rsidP="00745CF9">
      <w:pPr>
        <w:jc w:val="both"/>
      </w:pPr>
      <w:r w:rsidRPr="00363AE0">
        <w:t>7.2. Общую организацию защиты ПДн работников МБОУ</w:t>
      </w:r>
      <w:r>
        <w:t xml:space="preserve">  «</w:t>
      </w:r>
      <w:r w:rsidRPr="00363AE0">
        <w:t xml:space="preserve"> </w:t>
      </w:r>
      <w:r>
        <w:t>Прудковская О</w:t>
      </w:r>
      <w:r w:rsidRPr="00363AE0">
        <w:t>ОШ» осущест</w:t>
      </w:r>
      <w:r w:rsidRPr="00363AE0">
        <w:softHyphen/>
        <w:t>вляет директор МБОУ «</w:t>
      </w:r>
      <w:r>
        <w:t>Прудковская О</w:t>
      </w:r>
      <w:r w:rsidRPr="00363AE0">
        <w:t>ОШ».</w:t>
      </w:r>
    </w:p>
    <w:p w:rsidR="00105DAB" w:rsidRPr="00363AE0" w:rsidRDefault="00105DAB" w:rsidP="00745CF9">
      <w:pPr>
        <w:jc w:val="both"/>
      </w:pPr>
      <w:r w:rsidRPr="00363AE0">
        <w:t>7.3. Специалист по кадрам и/или лицо, назначенное ответственным за обеспечение безопасности информации, организует:</w:t>
      </w:r>
    </w:p>
    <w:p w:rsidR="00105DAB" w:rsidRPr="00363AE0" w:rsidRDefault="00105DAB" w:rsidP="00745CF9">
      <w:pPr>
        <w:jc w:val="both"/>
      </w:pPr>
      <w:r w:rsidRPr="00363AE0">
        <w:t>- ознакомление с настоящим Положением под роспись работников МБОУ «</w:t>
      </w:r>
      <w:r>
        <w:t>Прудковская О</w:t>
      </w:r>
      <w:r w:rsidRPr="00363AE0">
        <w:t>ОШ»;</w:t>
      </w:r>
    </w:p>
    <w:p w:rsidR="00105DAB" w:rsidRPr="00363AE0" w:rsidRDefault="00105DAB" w:rsidP="00745CF9">
      <w:pPr>
        <w:jc w:val="both"/>
      </w:pPr>
      <w:r w:rsidRPr="00363AE0">
        <w:t>- в случае вступления иных нормативных актов (приказы, распоряжения, инструкции и т.п.), регулирующих обработку и защиту персональных данных работников МБОУ «</w:t>
      </w:r>
      <w:r>
        <w:t>Прудковская О</w:t>
      </w:r>
      <w:r w:rsidRPr="00363AE0">
        <w:t>ОШ» также производится ознакомление под роспись;</w:t>
      </w:r>
    </w:p>
    <w:p w:rsidR="00105DAB" w:rsidRPr="00363AE0" w:rsidRDefault="00105DAB" w:rsidP="00745CF9">
      <w:pPr>
        <w:jc w:val="both"/>
      </w:pPr>
      <w:r w:rsidRPr="00363AE0">
        <w:t>- истребование с работников МБОУ «</w:t>
      </w:r>
      <w:r>
        <w:t>Прудковская О</w:t>
      </w:r>
      <w:r w:rsidRPr="00363AE0">
        <w:t>ОШ» письменного обязательства о со</w:t>
      </w:r>
      <w:r w:rsidRPr="00363AE0">
        <w:softHyphen/>
        <w:t>блюдении конфиденциальности ПДн в МБОУ «</w:t>
      </w:r>
      <w:r>
        <w:t>Прудковская О</w:t>
      </w:r>
      <w:r w:rsidRPr="00363AE0">
        <w:t>ОШ</w:t>
      </w:r>
      <w:r>
        <w:t>»</w:t>
      </w:r>
      <w:r w:rsidRPr="00363AE0">
        <w:t xml:space="preserve"> и соблюдении пра</w:t>
      </w:r>
      <w:r w:rsidRPr="00363AE0">
        <w:softHyphen/>
        <w:t>вил их обработки;</w:t>
      </w:r>
    </w:p>
    <w:p w:rsidR="00105DAB" w:rsidRPr="00363AE0" w:rsidRDefault="00105DAB" w:rsidP="00745CF9">
      <w:pPr>
        <w:jc w:val="both"/>
      </w:pPr>
      <w:r w:rsidRPr="00363AE0">
        <w:t>- общий контроль за соблюдением работниками МБОУ «</w:t>
      </w:r>
      <w:r>
        <w:t>Прудковская О</w:t>
      </w:r>
      <w:r w:rsidRPr="00363AE0">
        <w:t>ОШ» мер по защите ПДн.</w:t>
      </w:r>
    </w:p>
    <w:p w:rsidR="00105DAB" w:rsidRPr="00363AE0" w:rsidRDefault="00105DAB" w:rsidP="00745CF9">
      <w:pPr>
        <w:jc w:val="both"/>
      </w:pPr>
      <w:r w:rsidRPr="00363AE0">
        <w:t>7.4. Организацию и контроль за защитой ПДн осуществляют непосред</w:t>
      </w:r>
      <w:r w:rsidRPr="00363AE0">
        <w:softHyphen/>
        <w:t>ственно директор МБОУ «</w:t>
      </w:r>
      <w:r>
        <w:t>Прудковская О</w:t>
      </w:r>
      <w:r w:rsidRPr="00363AE0">
        <w:t>ОШ», который имеет доступ к ПДн.</w:t>
      </w:r>
    </w:p>
    <w:p w:rsidR="00105DAB" w:rsidRPr="00363AE0" w:rsidRDefault="00105DAB" w:rsidP="00745CF9">
      <w:pPr>
        <w:jc w:val="both"/>
      </w:pPr>
      <w:r w:rsidRPr="00363AE0">
        <w:t>Методическое руководство по защите ПДн осуществляет лицо, ответ</w:t>
      </w:r>
      <w:r w:rsidRPr="00363AE0">
        <w:softHyphen/>
        <w:t>ственное за обеспечение безопасности информации.</w:t>
      </w:r>
    </w:p>
    <w:p w:rsidR="00105DAB" w:rsidRPr="00363AE0" w:rsidRDefault="00105DAB" w:rsidP="00745CF9">
      <w:pPr>
        <w:jc w:val="both"/>
      </w:pPr>
      <w:r w:rsidRPr="00363AE0">
        <w:t>7.5.</w:t>
      </w:r>
      <w:r w:rsidRPr="00363AE0">
        <w:tab/>
        <w:t>В целях обеспечения защиты сведений, хранящихся в электронных базах данных  МБОУ «</w:t>
      </w:r>
      <w:r>
        <w:t>Прудковская О</w:t>
      </w:r>
      <w:r w:rsidRPr="00363AE0">
        <w:t>ОШ» от НСД, искажения и уничтожения информации, а также от иных неправомерных действий применяются сле</w:t>
      </w:r>
      <w:r w:rsidRPr="00363AE0">
        <w:softHyphen/>
        <w:t>дующие основные методы и способы защиты информации:</w:t>
      </w:r>
    </w:p>
    <w:p w:rsidR="00105DAB" w:rsidRPr="00363AE0" w:rsidRDefault="00105DAB" w:rsidP="00745CF9">
      <w:pPr>
        <w:jc w:val="both"/>
      </w:pPr>
      <w:r w:rsidRPr="00363AE0">
        <w:t>- реализация разрешительной системы допуска пользователей (обслуживающего персонала) к информационным ресурсам (матрица доступа),      информационной системе и связанным с ее использованием работам, докумен</w:t>
      </w:r>
      <w:r w:rsidRPr="00363AE0">
        <w:softHyphen/>
        <w:t>там;</w:t>
      </w:r>
    </w:p>
    <w:p w:rsidR="00105DAB" w:rsidRPr="00363AE0" w:rsidRDefault="00105DAB" w:rsidP="00745CF9">
      <w:pPr>
        <w:jc w:val="both"/>
      </w:pPr>
      <w:r w:rsidRPr="00363AE0">
        <w:t>- ограничение доступа пользователей в помещения, где размещены</w:t>
      </w:r>
      <w:r w:rsidRPr="00363AE0">
        <w:br/>
        <w:t>технические средства, позволяющие осуществлять обработку ПДн, а также</w:t>
      </w:r>
      <w:r w:rsidRPr="00363AE0">
        <w:br/>
        <w:t>хранятся носители информации, постоянная проверка элементов системы на</w:t>
      </w:r>
      <w:r w:rsidRPr="00363AE0">
        <w:br/>
        <w:t>наличие следов взлома;</w:t>
      </w:r>
    </w:p>
    <w:p w:rsidR="00105DAB" w:rsidRPr="00363AE0" w:rsidRDefault="00105DAB" w:rsidP="00745CF9">
      <w:pPr>
        <w:jc w:val="both"/>
      </w:pPr>
      <w:r w:rsidRPr="00363AE0">
        <w:t>- разграничение доступа пользователей и обслуживающего персонала</w:t>
      </w:r>
      <w:r>
        <w:t xml:space="preserve"> </w:t>
      </w:r>
      <w:r w:rsidRPr="00363AE0">
        <w:t>к информационным ресурсам, программным средствам обработки (передачи)и защиты информации;</w:t>
      </w:r>
    </w:p>
    <w:p w:rsidR="00105DAB" w:rsidRPr="00363AE0" w:rsidRDefault="00105DAB" w:rsidP="00745CF9">
      <w:pPr>
        <w:jc w:val="both"/>
      </w:pPr>
      <w:r w:rsidRPr="00363AE0">
        <w:t>- регистрация действий пользователей и обслуживающего персонала,</w:t>
      </w:r>
      <w:r>
        <w:t xml:space="preserve"> </w:t>
      </w:r>
      <w:r w:rsidRPr="00363AE0">
        <w:t>контроль несанкционированного доступа и действий пользователей, обслуживающего персонала и посторонних лиц;</w:t>
      </w:r>
    </w:p>
    <w:p w:rsidR="00105DAB" w:rsidRPr="00363AE0" w:rsidRDefault="00105DAB" w:rsidP="00745CF9">
      <w:pPr>
        <w:jc w:val="both"/>
      </w:pPr>
      <w:r w:rsidRPr="00363AE0">
        <w:t>- учет и хранение съемных носителей информации, их обращение,      исключающее хищение, подмену и уничтожение;</w:t>
      </w:r>
    </w:p>
    <w:p w:rsidR="00105DAB" w:rsidRPr="00363AE0" w:rsidRDefault="00105DAB" w:rsidP="00745CF9">
      <w:pPr>
        <w:jc w:val="both"/>
      </w:pPr>
      <w:r w:rsidRPr="00363AE0">
        <w:t>- резервирование технических средств, дублирование массивов и носителей информации, учет всех защищаемых носителей информации с по</w:t>
      </w:r>
      <w:r w:rsidRPr="00363AE0">
        <w:softHyphen/>
        <w:t>мощью их маркировки и занесение учетных данных в журнал учета съемных</w:t>
      </w:r>
      <w:r>
        <w:t xml:space="preserve"> </w:t>
      </w:r>
      <w:r w:rsidRPr="00363AE0">
        <w:t>носителей информации;</w:t>
      </w:r>
    </w:p>
    <w:p w:rsidR="00105DAB" w:rsidRPr="00363AE0" w:rsidRDefault="00105DAB" w:rsidP="00745CF9">
      <w:pPr>
        <w:jc w:val="both"/>
      </w:pPr>
      <w:r w:rsidRPr="00363AE0">
        <w:t>- использование средств защиты информации, прошедших процедуру</w:t>
      </w:r>
      <w:r>
        <w:t xml:space="preserve"> </w:t>
      </w:r>
      <w:r w:rsidRPr="00363AE0">
        <w:t>оценки соответствия;</w:t>
      </w:r>
    </w:p>
    <w:p w:rsidR="00105DAB" w:rsidRPr="00363AE0" w:rsidRDefault="00105DAB" w:rsidP="00745CF9">
      <w:pPr>
        <w:jc w:val="both"/>
      </w:pPr>
      <w:r w:rsidRPr="00363AE0">
        <w:t>- использование защищенных каналов связи;</w:t>
      </w:r>
    </w:p>
    <w:p w:rsidR="00105DAB" w:rsidRPr="00363AE0" w:rsidRDefault="00105DAB" w:rsidP="00745CF9">
      <w:pPr>
        <w:jc w:val="both"/>
      </w:pPr>
      <w:r w:rsidRPr="00363AE0">
        <w:t>- размещение технических средств, позволяющих осуществлять обработку ПДн, в пределах охраняемой территории;</w:t>
      </w:r>
    </w:p>
    <w:p w:rsidR="00105DAB" w:rsidRPr="00363AE0" w:rsidRDefault="00105DAB" w:rsidP="00745CF9">
      <w:pPr>
        <w:jc w:val="both"/>
      </w:pPr>
      <w:r w:rsidRPr="00363AE0">
        <w:t>- организация физической защиты помещений и собственно технических средств, позволяющих осуществлять обработку ПДн;</w:t>
      </w:r>
    </w:p>
    <w:p w:rsidR="00105DAB" w:rsidRPr="00363AE0" w:rsidRDefault="00105DAB" w:rsidP="00745CF9">
      <w:pPr>
        <w:jc w:val="both"/>
      </w:pPr>
      <w:r w:rsidRPr="00363AE0">
        <w:t>- контроль доступа в помещения информационной системы посторонних лиц;</w:t>
      </w:r>
    </w:p>
    <w:p w:rsidR="00105DAB" w:rsidRPr="00363AE0" w:rsidRDefault="00105DAB" w:rsidP="00745CF9">
      <w:pPr>
        <w:jc w:val="both"/>
      </w:pPr>
      <w:r w:rsidRPr="00363AE0">
        <w:t>- предотвращение внедрения в информационные системы вредонос</w:t>
      </w:r>
      <w:r w:rsidRPr="00363AE0">
        <w:softHyphen/>
        <w:t>ных программ (программ-вирусов) и программных закладок.</w:t>
      </w:r>
    </w:p>
    <w:p w:rsidR="00105DAB" w:rsidRPr="00363AE0" w:rsidRDefault="00105DAB" w:rsidP="00745CF9">
      <w:pPr>
        <w:jc w:val="both"/>
      </w:pPr>
      <w:r w:rsidRPr="00363AE0">
        <w:t>7.6.</w:t>
      </w:r>
      <w:r w:rsidRPr="00363AE0">
        <w:tab/>
        <w:t>При        взаимодействии       ИСПДн        с       информационно-</w:t>
      </w:r>
      <w:r w:rsidRPr="00363AE0">
        <w:br/>
        <w:t>телекоммуникационными сетями международного информационного обмена</w:t>
      </w:r>
      <w:r w:rsidRPr="00363AE0">
        <w:br/>
        <w:t>(сетями связи общего пользования) наряду с методами и способами, указанными в пункте 7.5. настоящего Положения, применяются следующие меры и способы защиты информации от НСД:</w:t>
      </w:r>
    </w:p>
    <w:p w:rsidR="00105DAB" w:rsidRPr="00363AE0" w:rsidRDefault="00105DAB" w:rsidP="00745CF9">
      <w:pPr>
        <w:jc w:val="both"/>
      </w:pPr>
      <w:r w:rsidRPr="00363AE0">
        <w:t>- межсетевое экранирование с целью управления доступом, фильтрации сетевых пакетов и трансляции сетевых адресов для скрытия структуры</w:t>
      </w:r>
      <w:r>
        <w:t xml:space="preserve"> </w:t>
      </w:r>
      <w:r w:rsidRPr="00363AE0">
        <w:t>информационной системы;</w:t>
      </w:r>
    </w:p>
    <w:p w:rsidR="00105DAB" w:rsidRPr="00363AE0" w:rsidRDefault="00105DAB" w:rsidP="00745CF9">
      <w:pPr>
        <w:jc w:val="both"/>
      </w:pPr>
      <w:r w:rsidRPr="00363AE0">
        <w:t>- обнаружение вторжений в информационную систему, нарушающих</w:t>
      </w:r>
      <w:r w:rsidRPr="00363AE0">
        <w:br/>
        <w:t>или создающих предпосылки к нарушению установленных требований по</w:t>
      </w:r>
      <w:r w:rsidRPr="00363AE0">
        <w:br/>
        <w:t>обеспечению безопасности персональных данных;</w:t>
      </w:r>
    </w:p>
    <w:p w:rsidR="00105DAB" w:rsidRPr="00363AE0" w:rsidRDefault="00105DAB" w:rsidP="00745CF9">
      <w:pPr>
        <w:jc w:val="both"/>
      </w:pPr>
      <w:r w:rsidRPr="00363AE0">
        <w:t>- анализ защищенности информационных систем,  предполагающий</w:t>
      </w:r>
      <w:r>
        <w:t xml:space="preserve"> </w:t>
      </w:r>
      <w:r w:rsidRPr="00363AE0">
        <w:t>применение специализированных программных средств (сканеров безопасности);</w:t>
      </w:r>
    </w:p>
    <w:p w:rsidR="00105DAB" w:rsidRPr="00363AE0" w:rsidRDefault="00105DAB" w:rsidP="00745CF9">
      <w:pPr>
        <w:jc w:val="both"/>
      </w:pPr>
      <w:r w:rsidRPr="00363AE0">
        <w:t>- защита информации при ее передаче по каналам связи;</w:t>
      </w:r>
    </w:p>
    <w:p w:rsidR="00105DAB" w:rsidRPr="00363AE0" w:rsidRDefault="00105DAB" w:rsidP="00745CF9">
      <w:pPr>
        <w:jc w:val="both"/>
      </w:pPr>
      <w:r w:rsidRPr="00363AE0">
        <w:t>- использование смарт-карт, электронных замков и других носителей</w:t>
      </w:r>
      <w:r>
        <w:t xml:space="preserve"> </w:t>
      </w:r>
      <w:r w:rsidRPr="00363AE0">
        <w:t>информации для надежной идентификации и аутентификации пользователей;</w:t>
      </w:r>
    </w:p>
    <w:p w:rsidR="00105DAB" w:rsidRPr="00363AE0" w:rsidRDefault="00105DAB" w:rsidP="00745CF9">
      <w:pPr>
        <w:jc w:val="both"/>
      </w:pPr>
      <w:r w:rsidRPr="00363AE0">
        <w:t>использование средств антивирусной защиты;</w:t>
      </w:r>
    </w:p>
    <w:p w:rsidR="00105DAB" w:rsidRPr="00363AE0" w:rsidRDefault="00105DAB" w:rsidP="00745CF9">
      <w:pPr>
        <w:jc w:val="both"/>
      </w:pPr>
      <w:r w:rsidRPr="00363AE0">
        <w:t>- централизованное управление системой защиты персональных данных информационной системы.</w:t>
      </w:r>
    </w:p>
    <w:p w:rsidR="00105DAB" w:rsidRPr="00363AE0" w:rsidRDefault="00105DAB" w:rsidP="00745CF9">
      <w:pPr>
        <w:jc w:val="both"/>
      </w:pPr>
      <w:r w:rsidRPr="00363AE0">
        <w:t>7.7.</w:t>
      </w:r>
      <w:r w:rsidRPr="00363AE0">
        <w:tab/>
        <w:t>С целью получения общедоступной информации кроме методов и</w:t>
      </w:r>
      <w:r>
        <w:t xml:space="preserve"> </w:t>
      </w:r>
      <w:r w:rsidRPr="00363AE0">
        <w:t>способов, указанных в пунктах 7.5, 7.6 настоящего Положения, применяются</w:t>
      </w:r>
      <w:r>
        <w:t xml:space="preserve"> </w:t>
      </w:r>
      <w:r w:rsidRPr="00363AE0">
        <w:t>следующие методы и способы защиты информации:</w:t>
      </w:r>
    </w:p>
    <w:p w:rsidR="00105DAB" w:rsidRPr="00363AE0" w:rsidRDefault="00105DAB" w:rsidP="00745CF9">
      <w:pPr>
        <w:jc w:val="both"/>
      </w:pPr>
      <w:r w:rsidRPr="00363AE0">
        <w:t>- фильтрация входящих (исходящих) сетевых пакетов по правилам,</w:t>
      </w:r>
      <w:r>
        <w:t xml:space="preserve"> </w:t>
      </w:r>
      <w:r w:rsidRPr="00363AE0">
        <w:t>заданным оператором (уполномоченным лицом);</w:t>
      </w:r>
    </w:p>
    <w:p w:rsidR="00105DAB" w:rsidRPr="00363AE0" w:rsidRDefault="00105DAB" w:rsidP="00745CF9">
      <w:pPr>
        <w:jc w:val="both"/>
      </w:pPr>
      <w:r w:rsidRPr="00363AE0">
        <w:t>- периодический анализ безопасности установленных межсетевых       экранов на основе имитации внешних атак на информационные системы;</w:t>
      </w:r>
    </w:p>
    <w:p w:rsidR="00105DAB" w:rsidRPr="00363AE0" w:rsidRDefault="00105DAB" w:rsidP="00745CF9">
      <w:pPr>
        <w:jc w:val="both"/>
      </w:pPr>
      <w:r w:rsidRPr="00363AE0">
        <w:t>- активный аудит безопасности информационной системы на предмет</w:t>
      </w:r>
      <w:r w:rsidRPr="00363AE0">
        <w:br/>
        <w:t>обнаружения в режиме реального времени несанкционированной сетевой    ак</w:t>
      </w:r>
      <w:r w:rsidRPr="00363AE0">
        <w:softHyphen/>
        <w:t>тивности;</w:t>
      </w:r>
    </w:p>
    <w:p w:rsidR="00105DAB" w:rsidRPr="00363AE0" w:rsidRDefault="00105DAB" w:rsidP="00745CF9">
      <w:pPr>
        <w:jc w:val="both"/>
      </w:pPr>
      <w:r w:rsidRPr="00363AE0">
        <w:t>- анализ принимаемой по информационно-телекоммуникационным     се</w:t>
      </w:r>
      <w:r w:rsidRPr="00363AE0">
        <w:softHyphen/>
        <w:t>тям международного информационного обмена (сетям связи общего пользования) информации, в том числе на наличие компьютерных вирусов.</w:t>
      </w:r>
    </w:p>
    <w:p w:rsidR="00105DAB" w:rsidRPr="00363AE0" w:rsidRDefault="00105DAB" w:rsidP="00745CF9">
      <w:pPr>
        <w:jc w:val="both"/>
      </w:pPr>
      <w:r w:rsidRPr="00363AE0">
        <w:t>7.8.</w:t>
      </w:r>
      <w:r w:rsidRPr="00363AE0">
        <w:tab/>
        <w:t>При удаленном доступе к информационной системе через информационно-телекоммуникационную сеть международного информационного обмена (сеть связи общего пользования) кроме методов и способов, указанных в пунктах 7.5, 7.6 настоящего Положения, применяются следующие методы и способы защиты информации:</w:t>
      </w:r>
    </w:p>
    <w:p w:rsidR="00105DAB" w:rsidRPr="00363AE0" w:rsidRDefault="00105DAB" w:rsidP="00745CF9">
      <w:pPr>
        <w:jc w:val="both"/>
      </w:pPr>
      <w:r w:rsidRPr="00363AE0">
        <w:t>- проверка подлинности отправителя (удаленного пользователя) и       целостности  передаваемых по  информационно-телекоммуникационной сети</w:t>
      </w:r>
      <w:r>
        <w:t xml:space="preserve"> </w:t>
      </w:r>
      <w:r w:rsidRPr="00363AE0">
        <w:t>международного информационного обмена (сети связи общего пользования)данных;</w:t>
      </w:r>
    </w:p>
    <w:p w:rsidR="00105DAB" w:rsidRPr="00363AE0" w:rsidRDefault="00105DAB" w:rsidP="00745CF9">
      <w:pPr>
        <w:jc w:val="both"/>
      </w:pPr>
      <w:r w:rsidRPr="00363AE0">
        <w:t>- управление доступом к защищаемым персональным данным информационной сети;</w:t>
      </w:r>
    </w:p>
    <w:p w:rsidR="00105DAB" w:rsidRPr="00363AE0" w:rsidRDefault="00105DAB" w:rsidP="00745CF9">
      <w:pPr>
        <w:jc w:val="both"/>
      </w:pPr>
      <w:r w:rsidRPr="00363AE0">
        <w:t>- использование атрибутов безопасности.</w:t>
      </w:r>
    </w:p>
    <w:p w:rsidR="00105DAB" w:rsidRPr="00363AE0" w:rsidRDefault="00105DAB" w:rsidP="00745CF9">
      <w:pPr>
        <w:jc w:val="both"/>
      </w:pPr>
      <w:r w:rsidRPr="00363AE0">
        <w:t>7.9.</w:t>
      </w:r>
      <w:r w:rsidRPr="00363AE0">
        <w:tab/>
        <w:t>При межсетевом взаимодействии отдельных информационных           систем через информационно-телекоммуникационную сеть международного информационного обмена (сеть связи общего пользования) кроме методов и способов, указанных в пунктах 7.5, 7.6. настоящего Положения, применяются следующие методы и способы защиты информации:</w:t>
      </w:r>
    </w:p>
    <w:p w:rsidR="00105DAB" w:rsidRPr="00363AE0" w:rsidRDefault="00105DAB" w:rsidP="00745CF9">
      <w:pPr>
        <w:jc w:val="both"/>
      </w:pPr>
      <w:r w:rsidRPr="00363AE0">
        <w:t>- создание защищенного канала связи, обеспечивающего защиту передаваемой информации;</w:t>
      </w:r>
    </w:p>
    <w:p w:rsidR="00105DAB" w:rsidRPr="00363AE0" w:rsidRDefault="00105DAB" w:rsidP="00745CF9">
      <w:pPr>
        <w:jc w:val="both"/>
      </w:pPr>
      <w:r w:rsidRPr="00363AE0">
        <w:t>- осуществление аутентификации взаимодействующих информационных систем и проверка подлинности пользователей и целостности передаваемых данных (использование цифровой электронной подписи и шифрования информации).</w:t>
      </w:r>
    </w:p>
    <w:p w:rsidR="00105DAB" w:rsidRPr="00363AE0" w:rsidRDefault="00105DAB" w:rsidP="00745CF9">
      <w:pPr>
        <w:jc w:val="both"/>
      </w:pPr>
      <w:r w:rsidRPr="00363AE0">
        <w:t>7.10.</w:t>
      </w:r>
      <w:r w:rsidRPr="00363AE0">
        <w:tab/>
        <w:t>При межсетевом взаимодействии отдельных информационных систем разных операторов через информационно-телекоммуникационную сеть международного информационного обмена (сеть связи общего пользования) кроме методов и способов, указанных в пунктах 7.5, 7.6 настоящего Положения, применяются следующие методы и способы защиты информации:</w:t>
      </w:r>
    </w:p>
    <w:p w:rsidR="00105DAB" w:rsidRPr="00363AE0" w:rsidRDefault="00105DAB" w:rsidP="00745CF9">
      <w:pPr>
        <w:jc w:val="both"/>
      </w:pPr>
      <w:r w:rsidRPr="00363AE0">
        <w:t>- создание защищенного канала связи, обеспечивающего защиту передаваемой информации;</w:t>
      </w:r>
    </w:p>
    <w:p w:rsidR="00105DAB" w:rsidRPr="00363AE0" w:rsidRDefault="00105DAB" w:rsidP="00745CF9">
      <w:pPr>
        <w:jc w:val="both"/>
      </w:pPr>
      <w:r w:rsidRPr="00363AE0">
        <w:t>- аутентификация взаимодействующих информационных систем и провер</w:t>
      </w:r>
      <w:r w:rsidRPr="00363AE0">
        <w:softHyphen/>
        <w:t>ка подлинности пользователей и целостности передаваемых данных;</w:t>
      </w:r>
    </w:p>
    <w:p w:rsidR="00105DAB" w:rsidRPr="00363AE0" w:rsidRDefault="00105DAB" w:rsidP="00745CF9">
      <w:pPr>
        <w:jc w:val="both"/>
      </w:pPr>
      <w:r w:rsidRPr="00363AE0">
        <w:t>- обеспечение  предотвращения  возможности  отрицания  пользователем факта отправки персональных данных другому пользователю;</w:t>
      </w:r>
    </w:p>
    <w:p w:rsidR="00105DAB" w:rsidRPr="00363AE0" w:rsidRDefault="00105DAB" w:rsidP="00745CF9">
      <w:pPr>
        <w:jc w:val="both"/>
      </w:pPr>
      <w:r w:rsidRPr="00363AE0">
        <w:t>- обеспечение  предотвращения  возможности  отрицания  пользователем факта получения персональных данных от другого пользователя.</w:t>
      </w:r>
    </w:p>
    <w:p w:rsidR="00105DAB" w:rsidRPr="00363AE0" w:rsidRDefault="00105DAB" w:rsidP="00745CF9">
      <w:pPr>
        <w:jc w:val="both"/>
      </w:pPr>
      <w:r w:rsidRPr="00363AE0">
        <w:t>7.11.</w:t>
      </w:r>
      <w:r w:rsidRPr="00363AE0">
        <w:tab/>
        <w:t>Для исключения утечки персональных данных за счет побочных элек</w:t>
      </w:r>
      <w:r w:rsidRPr="00363AE0">
        <w:softHyphen/>
        <w:t>тромагнитных излучений и наводок в ИСПДн применяются следующие методы и способы защиты информации:</w:t>
      </w:r>
    </w:p>
    <w:p w:rsidR="00105DAB" w:rsidRPr="00363AE0" w:rsidRDefault="00105DAB" w:rsidP="00745CF9">
      <w:pPr>
        <w:jc w:val="both"/>
      </w:pPr>
      <w:r w:rsidRPr="00363AE0">
        <w:t>- использование технических средств в защищенном исполнении;</w:t>
      </w:r>
    </w:p>
    <w:p w:rsidR="00105DAB" w:rsidRPr="00363AE0" w:rsidRDefault="00105DAB" w:rsidP="00745CF9">
      <w:pPr>
        <w:jc w:val="both"/>
      </w:pPr>
      <w:r w:rsidRPr="00363AE0">
        <w:t>- использование средств защиты информации, прошедших в установлен</w:t>
      </w:r>
      <w:r w:rsidRPr="00363AE0">
        <w:softHyphen/>
      </w:r>
      <w:r w:rsidRPr="00363AE0">
        <w:br/>
        <w:t>ном порядке процедуру оценки соответствия;</w:t>
      </w:r>
    </w:p>
    <w:p w:rsidR="00105DAB" w:rsidRPr="00363AE0" w:rsidRDefault="00105DAB" w:rsidP="00745CF9">
      <w:pPr>
        <w:jc w:val="both"/>
      </w:pPr>
      <w:r w:rsidRPr="00363AE0">
        <w:t>- размещение объектов защиты в соответствии с предписанием на эксплуатацию;</w:t>
      </w:r>
    </w:p>
    <w:p w:rsidR="00105DAB" w:rsidRPr="00363AE0" w:rsidRDefault="00105DAB" w:rsidP="00745CF9">
      <w:pPr>
        <w:jc w:val="both"/>
      </w:pPr>
      <w:r w:rsidRPr="00363AE0">
        <w:t>- размещение понижающих трансформаторных подстанций электропитания и контуров заземления технических средств в пределах охраняемой территории;</w:t>
      </w:r>
    </w:p>
    <w:p w:rsidR="00105DAB" w:rsidRPr="00363AE0" w:rsidRDefault="00105DAB" w:rsidP="00745CF9">
      <w:pPr>
        <w:jc w:val="both"/>
      </w:pPr>
      <w:r w:rsidRPr="00363AE0">
        <w:t>- обеспечение развязки цепей электропитания технических средств с помощью защитных фильтров, блокирующих (подавляющих) информативный сиг</w:t>
      </w:r>
      <w:r w:rsidRPr="00363AE0">
        <w:softHyphen/>
        <w:t>нал;</w:t>
      </w:r>
    </w:p>
    <w:p w:rsidR="00105DAB" w:rsidRPr="00363AE0" w:rsidRDefault="00105DAB" w:rsidP="00745CF9">
      <w:pPr>
        <w:jc w:val="both"/>
      </w:pPr>
      <w:r w:rsidRPr="00363AE0">
        <w:t>- обеспечение электромагнитной развязки между линиями связи и другими цепями вспомогательных технических средств и систем, выходящими за пределы охраняемой территории, и информационными цепями, по которым циркулирует защищаемая информация.</w:t>
      </w:r>
    </w:p>
    <w:p w:rsidR="00105DAB" w:rsidRPr="00363AE0" w:rsidRDefault="00105DAB" w:rsidP="00745CF9">
      <w:pPr>
        <w:jc w:val="both"/>
      </w:pPr>
      <w:r w:rsidRPr="00363AE0">
        <w:t>7.12.</w:t>
      </w:r>
      <w:r w:rsidRPr="00363AE0">
        <w:tab/>
        <w:t>Если имеется функция воспроизведения информации акустическими средствами в ИСПДн, то используются методы и способы защиты акустической (речевой) информации. Методы и способы защиты акустической (речевой) информации заключаются в реализации организационных и технических мер для обеспечения звукоизоляции ограждающих конструкций помещений, в которых расположена</w:t>
      </w:r>
      <w:r>
        <w:t xml:space="preserve"> </w:t>
      </w:r>
      <w:r w:rsidRPr="00363AE0">
        <w:t>ИСПДн, их систем вентиляции и кондиционирования, не позволяющей вести прослушивание акустической (речевой) информации при воспроизведении информации акустическими средствами. Величина звукоизоляции опреде</w:t>
      </w:r>
      <w:r w:rsidRPr="00363AE0">
        <w:softHyphen/>
        <w:t>ляется оператором исходя из характеристик помещения, его расположения и осо</w:t>
      </w:r>
      <w:r w:rsidRPr="00363AE0">
        <w:softHyphen/>
        <w:t>бенностей обработки ПДн в информационной системе.</w:t>
      </w:r>
    </w:p>
    <w:p w:rsidR="00105DAB" w:rsidRPr="00363AE0" w:rsidRDefault="00105DAB" w:rsidP="00745CF9">
      <w:pPr>
        <w:jc w:val="both"/>
      </w:pPr>
      <w:r w:rsidRPr="00363AE0">
        <w:t>7.13. Размещение устройств вывода информации средств вычислительной техники, информационно-вычислительных комплексов, технических средств обработки графической, видео- и буквенно-цифровой информации, входящих в состав информационной системы, в помещениях, в которых они установлены, осу</w:t>
      </w:r>
      <w:r w:rsidRPr="00363AE0">
        <w:softHyphen/>
        <w:t>ществляется таким образом, чтобы была исключена возможность просмотра по</w:t>
      </w:r>
      <w:r w:rsidRPr="00363AE0">
        <w:softHyphen/>
        <w:t>сторонними лицами текстовой и графической видовой информации, содержащей персональные данные.</w:t>
      </w:r>
    </w:p>
    <w:p w:rsidR="00105DAB" w:rsidRPr="00363AE0" w:rsidRDefault="00105DAB" w:rsidP="00745CF9">
      <w:pPr>
        <w:jc w:val="both"/>
      </w:pPr>
      <w:r w:rsidRPr="00363AE0">
        <w:t>7.14. Для зашиты персональных данных в ИСПДн и выполнения пунктов 7.5 - 7.13 настоящего Положения  МБОУ «</w:t>
      </w:r>
      <w:r>
        <w:t>Прудковская О</w:t>
      </w:r>
      <w:r w:rsidRPr="00363AE0">
        <w:t>ОШ» привлекаются для вы</w:t>
      </w:r>
      <w:r w:rsidRPr="00363AE0">
        <w:softHyphen/>
        <w:t>полнения специальных, аналитических и экспертных работ по защите информации специализированные организации-лицензиаты ФСТЭК и ФСБ России.</w:t>
      </w:r>
    </w:p>
    <w:p w:rsidR="00105DAB" w:rsidRPr="00363AE0" w:rsidRDefault="00105DAB" w:rsidP="00745CF9">
      <w:pPr>
        <w:jc w:val="both"/>
      </w:pPr>
      <w:r w:rsidRPr="00363AE0">
        <w:t>Специализированные организации, привлекаемые для ока</w:t>
      </w:r>
      <w:r w:rsidRPr="00363AE0">
        <w:softHyphen/>
        <w:t>зания услуг по защите ПДн, должны иметь лицензии ФСТЭК и (или) ФСБ России на деятельность по защите информации (проведение контроля отсутствия недекларированных возможностей, аттестации технических средств, установки необхо</w:t>
      </w:r>
      <w:r w:rsidRPr="00363AE0">
        <w:softHyphen/>
        <w:t>димых средств зашиты информации).</w:t>
      </w:r>
    </w:p>
    <w:p w:rsidR="00105DAB" w:rsidRPr="00363AE0" w:rsidRDefault="00105DAB" w:rsidP="00745CF9">
      <w:pPr>
        <w:jc w:val="both"/>
      </w:pPr>
      <w:r w:rsidRPr="00363AE0">
        <w:t>7.15.</w:t>
      </w:r>
      <w:r w:rsidRPr="00363AE0">
        <w:tab/>
        <w:t>При обработке ПДн в информационной  системе  пользователями</w:t>
      </w:r>
      <w:r w:rsidRPr="00363AE0">
        <w:br/>
        <w:t>должно быть обеспечено:</w:t>
      </w:r>
    </w:p>
    <w:p w:rsidR="00105DAB" w:rsidRPr="00363AE0" w:rsidRDefault="00105DAB" w:rsidP="00745CF9">
      <w:pPr>
        <w:jc w:val="both"/>
      </w:pPr>
      <w:r w:rsidRPr="00363AE0">
        <w:t>а)</w:t>
      </w:r>
      <w:r w:rsidRPr="00363AE0">
        <w:tab/>
        <w:t>использование предназначенных для этого разделов (каталогов), носите</w:t>
      </w:r>
      <w:r w:rsidRPr="00363AE0">
        <w:softHyphen/>
        <w:t>лей информации, встроенных в технические средства, или съемных маркированных носителей;</w:t>
      </w:r>
    </w:p>
    <w:p w:rsidR="00105DAB" w:rsidRPr="00363AE0" w:rsidRDefault="00105DAB" w:rsidP="00745CF9">
      <w:pPr>
        <w:jc w:val="both"/>
      </w:pPr>
      <w:r w:rsidRPr="00363AE0">
        <w:t>б)</w:t>
      </w:r>
      <w:r w:rsidRPr="00363AE0">
        <w:tab/>
        <w:t>недопущение физического воздействия на технические средства автома</w:t>
      </w:r>
      <w:r w:rsidRPr="00363AE0">
        <w:softHyphen/>
        <w:t>тизированной обработки ПДн, в результате которого может быть нарушено их функционирование;</w:t>
      </w:r>
    </w:p>
    <w:p w:rsidR="00105DAB" w:rsidRPr="00363AE0" w:rsidRDefault="00105DAB" w:rsidP="00745CF9">
      <w:pPr>
        <w:jc w:val="both"/>
      </w:pPr>
      <w:r w:rsidRPr="00363AE0">
        <w:t>в)</w:t>
      </w:r>
      <w:r w:rsidRPr="00363AE0">
        <w:tab/>
        <w:t>постоянное использование антивирусного обеспечения для обнаружения зараженных файлов и незамедлительное восстановление ПДн, модифицированных или уничтоженных вследствие несанкционированного доступа к ним;</w:t>
      </w:r>
    </w:p>
    <w:p w:rsidR="00105DAB" w:rsidRPr="00363AE0" w:rsidRDefault="00105DAB" w:rsidP="00745CF9">
      <w:pPr>
        <w:jc w:val="both"/>
      </w:pPr>
      <w:r w:rsidRPr="00363AE0">
        <w:t>г)</w:t>
      </w:r>
      <w:r w:rsidRPr="00363AE0">
        <w:tab/>
        <w:t>недопущение несанкционированного выноса из помещений, установки, подключения оборудования, а также удаления, инсталляции или настройки программного обеспечения.</w:t>
      </w:r>
    </w:p>
    <w:p w:rsidR="00105DAB" w:rsidRPr="00363AE0" w:rsidRDefault="00105DAB" w:rsidP="00745CF9">
      <w:pPr>
        <w:jc w:val="both"/>
      </w:pPr>
      <w:r w:rsidRPr="00363AE0">
        <w:t>7.16.</w:t>
      </w:r>
      <w:r w:rsidRPr="00363AE0">
        <w:tab/>
        <w:t>При обработке ПДн в информационной системе директором МБОУ «</w:t>
      </w:r>
      <w:r>
        <w:t>Прудковская О</w:t>
      </w:r>
      <w:r w:rsidRPr="00363AE0">
        <w:t>ОШ» и лицами, ответственными за обеспечение безопасности в структурных подразделениях МБОУ «</w:t>
      </w:r>
      <w:r>
        <w:t>Прудковская О</w:t>
      </w:r>
      <w:r w:rsidRPr="00363AE0">
        <w:t>ОШ» должны обеспечиваться:</w:t>
      </w:r>
    </w:p>
    <w:p w:rsidR="00105DAB" w:rsidRPr="00363AE0" w:rsidRDefault="00105DAB" w:rsidP="00745CF9">
      <w:pPr>
        <w:jc w:val="both"/>
      </w:pPr>
      <w:r w:rsidRPr="00363AE0">
        <w:t>а)</w:t>
      </w:r>
      <w:r w:rsidRPr="00363AE0">
        <w:tab/>
        <w:t>обучение лиц, использующих средства защиты информации, применяе</w:t>
      </w:r>
      <w:r w:rsidRPr="00363AE0">
        <w:softHyphen/>
        <w:t>мые в информационных системах, правилам работы с ними;</w:t>
      </w:r>
    </w:p>
    <w:p w:rsidR="00105DAB" w:rsidRPr="00363AE0" w:rsidRDefault="00105DAB" w:rsidP="00745CF9">
      <w:pPr>
        <w:jc w:val="both"/>
      </w:pPr>
      <w:r w:rsidRPr="00363AE0">
        <w:t>б)</w:t>
      </w:r>
      <w:r w:rsidRPr="00363AE0">
        <w:tab/>
        <w:t>учет лиц, допущенных к работе с ПДн в информационной системе, прав и паролей доступа;</w:t>
      </w:r>
    </w:p>
    <w:p w:rsidR="00105DAB" w:rsidRPr="00363AE0" w:rsidRDefault="00105DAB" w:rsidP="00745CF9">
      <w:pPr>
        <w:jc w:val="both"/>
      </w:pPr>
      <w:r w:rsidRPr="00363AE0">
        <w:t>в)</w:t>
      </w:r>
      <w:r w:rsidRPr="00363AE0">
        <w:tab/>
        <w:t>учет применяемых средств защиты информации, эксплуатационной и технической документации к ним;</w:t>
      </w:r>
    </w:p>
    <w:p w:rsidR="00105DAB" w:rsidRPr="00363AE0" w:rsidRDefault="00105DAB" w:rsidP="00745CF9">
      <w:pPr>
        <w:jc w:val="both"/>
      </w:pPr>
      <w:r w:rsidRPr="00363AE0">
        <w:t>г)</w:t>
      </w:r>
      <w:r w:rsidRPr="00363AE0">
        <w:tab/>
        <w:t>контроль за соблюдением условий использования средств защиты информации, предусмотренных эксплуатационной и технической документацией;</w:t>
      </w:r>
    </w:p>
    <w:p w:rsidR="00105DAB" w:rsidRPr="00363AE0" w:rsidRDefault="00105DAB" w:rsidP="00745CF9">
      <w:pPr>
        <w:jc w:val="both"/>
      </w:pPr>
      <w:r w:rsidRPr="00363AE0">
        <w:t>д)</w:t>
      </w:r>
      <w:r w:rsidRPr="00363AE0">
        <w:tab/>
        <w:t>описание системы защиты ПДн.</w:t>
      </w:r>
    </w:p>
    <w:p w:rsidR="00105DAB" w:rsidRPr="00363AE0" w:rsidRDefault="00105DAB" w:rsidP="00745CF9">
      <w:pPr>
        <w:jc w:val="both"/>
      </w:pPr>
      <w:r w:rsidRPr="00363AE0">
        <w:t>7.17. Каждый съемный носитель, с записанными на нем ПДн, должен иметь маркировку, на которой указывается его уникальный учетный номер. Учет и выдачу съемных носителей ПДн осуществляют ответственные за обеспечение безопасности ПДн в журнале учета.</w:t>
      </w:r>
    </w:p>
    <w:p w:rsidR="00105DAB" w:rsidRPr="00363AE0" w:rsidRDefault="00105DAB" w:rsidP="00745CF9">
      <w:pPr>
        <w:jc w:val="both"/>
      </w:pPr>
      <w:r w:rsidRPr="00363AE0">
        <w:t>7.18. В случае выхода из строя техники, на которой проводилась обработка ПДн, вынос за пределы территории МБОУ «</w:t>
      </w:r>
      <w:r>
        <w:t>Прудковская О</w:t>
      </w:r>
      <w:r w:rsidRPr="00363AE0">
        <w:t>ОШ» с целью ремонта, замены и т.п. без согласования с руководителем или ответственным за обеспечение безопасности ПДн запрещается.</w:t>
      </w:r>
    </w:p>
    <w:p w:rsidR="00105DAB" w:rsidRPr="00363AE0" w:rsidRDefault="00105DAB" w:rsidP="00745CF9">
      <w:pPr>
        <w:jc w:val="both"/>
      </w:pPr>
      <w:r w:rsidRPr="00363AE0">
        <w:t>7.19. Съемные носители ПДн, пришедшие в негодность, или отслужившие установленный срок, подлежат уничтожению. Уничтожение съемных носителей с конфиденциальной информацией осуществляется уполномоченной комиссией, утвержденной приказом директора МБОУ «</w:t>
      </w:r>
      <w:r>
        <w:t>Прудковская О</w:t>
      </w:r>
      <w:r w:rsidRPr="00363AE0">
        <w:t>ОШ».</w:t>
      </w:r>
    </w:p>
    <w:p w:rsidR="00105DAB" w:rsidRPr="00363AE0" w:rsidRDefault="00105DAB" w:rsidP="00745CF9">
      <w:pPr>
        <w:jc w:val="both"/>
      </w:pPr>
      <w:r w:rsidRPr="00363AE0">
        <w:t>По результатам уничтожения носителей составляется акт, при необходимости уничтожения информации с носителей ПДн также составляется акт.</w:t>
      </w:r>
    </w:p>
    <w:p w:rsidR="00105DAB" w:rsidRPr="00363AE0" w:rsidRDefault="00105DAB" w:rsidP="00745CF9">
      <w:pPr>
        <w:rPr>
          <w:b/>
        </w:rPr>
      </w:pPr>
      <w:r w:rsidRPr="00363AE0">
        <w:rPr>
          <w:b/>
        </w:rPr>
        <w:t>8. Ответственность за разглашение конфиденциальной информации, связанной с персональными данными</w:t>
      </w:r>
    </w:p>
    <w:p w:rsidR="00105DAB" w:rsidRPr="00363AE0" w:rsidRDefault="00105DAB" w:rsidP="00745CF9">
      <w:pPr>
        <w:jc w:val="both"/>
      </w:pPr>
      <w:r w:rsidRPr="00363AE0">
        <w:t>8.1. Права, обязанности, действия работников МБОУ «</w:t>
      </w:r>
      <w:r>
        <w:t>Прудковская О</w:t>
      </w:r>
      <w:r w:rsidRPr="00363AE0">
        <w:t>ОШ»,в трудовые обязанности которых входит обработка ПДн работников МБОУ «</w:t>
      </w:r>
      <w:r>
        <w:t>Прудковская О</w:t>
      </w:r>
      <w:r w:rsidRPr="00363AE0">
        <w:t>ОШ», определяются их</w:t>
      </w:r>
      <w:r>
        <w:t xml:space="preserve"> </w:t>
      </w:r>
      <w:r w:rsidRPr="00363AE0">
        <w:t>должностными инструкциями.</w:t>
      </w:r>
    </w:p>
    <w:p w:rsidR="00105DAB" w:rsidRPr="00363AE0" w:rsidRDefault="00105DAB" w:rsidP="00745CF9">
      <w:pPr>
        <w:jc w:val="both"/>
      </w:pPr>
      <w:r w:rsidRPr="00363AE0">
        <w:t>8.2. Лица, виновные в нарушении норм, регулирующих получение, обработ</w:t>
      </w:r>
      <w:r w:rsidRPr="00363AE0">
        <w:softHyphen/>
        <w:t>ку и защиту ПДн, несут ответственность в порядке, установленном действующим законодательством.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>Приложение № 1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к Положению  о порядке организации и  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проведения работ по обеспечению  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безопасности персональных данных при их обработке в МБОУ </w:t>
      </w:r>
      <w:r w:rsidRPr="009A01C9">
        <w:rPr>
          <w:b/>
        </w:rPr>
        <w:t>«Прудковская ООШ</w:t>
      </w:r>
      <w:r w:rsidRPr="00363AE0">
        <w:rPr>
          <w:b/>
        </w:rPr>
        <w:t>»</w:t>
      </w:r>
      <w:r>
        <w:rPr>
          <w:b/>
        </w:rPr>
        <w:t xml:space="preserve"> </w:t>
      </w:r>
      <w:r w:rsidRPr="00363AE0">
        <w:rPr>
          <w:b/>
        </w:rPr>
        <w:t>Красногвардейского  района</w:t>
      </w:r>
    </w:p>
    <w:p w:rsidR="00105DAB" w:rsidRPr="00363AE0" w:rsidRDefault="00105DAB" w:rsidP="00745CF9">
      <w:pPr>
        <w:rPr>
          <w:b/>
        </w:rPr>
      </w:pPr>
    </w:p>
    <w:p w:rsidR="00105DAB" w:rsidRPr="00363AE0" w:rsidRDefault="00105DAB" w:rsidP="00745CF9">
      <w:pPr>
        <w:jc w:val="center"/>
        <w:rPr>
          <w:b/>
        </w:rPr>
      </w:pPr>
      <w:r w:rsidRPr="00363AE0">
        <w:rPr>
          <w:b/>
        </w:rPr>
        <w:t>Согласие на обработку персональных данных</w:t>
      </w:r>
    </w:p>
    <w:p w:rsidR="00105DAB" w:rsidRPr="00363AE0" w:rsidRDefault="00105DAB" w:rsidP="00745CF9">
      <w:pPr>
        <w:jc w:val="center"/>
        <w:rPr>
          <w:b/>
        </w:rPr>
      </w:pPr>
    </w:p>
    <w:p w:rsidR="00105DAB" w:rsidRPr="00363AE0" w:rsidRDefault="00105DAB" w:rsidP="00745CF9">
      <w:pPr>
        <w:jc w:val="both"/>
      </w:pPr>
      <w:r w:rsidRPr="00363AE0">
        <w:t>Я, _______________________________________________________________</w:t>
      </w:r>
      <w:r w:rsidRPr="00363AE0">
        <w:tab/>
      </w:r>
    </w:p>
    <w:p w:rsidR="00105DAB" w:rsidRPr="00363AE0" w:rsidRDefault="00105DAB" w:rsidP="00745CF9">
      <w:pPr>
        <w:jc w:val="both"/>
      </w:pPr>
      <w:r w:rsidRPr="00363AE0">
        <w:t xml:space="preserve">                                              (фамилия, имя, отчество)</w:t>
      </w:r>
    </w:p>
    <w:p w:rsidR="00105DAB" w:rsidRPr="00363AE0" w:rsidRDefault="00105DAB" w:rsidP="00745CF9">
      <w:pPr>
        <w:jc w:val="both"/>
      </w:pPr>
      <w:r w:rsidRPr="00363AE0">
        <w:t>__________________________________________________________________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  <w:r w:rsidRPr="00363AE0">
        <w:t>даю согласие ______________________________________________________</w:t>
      </w:r>
    </w:p>
    <w:p w:rsidR="00105DAB" w:rsidRPr="00363AE0" w:rsidRDefault="00105DAB" w:rsidP="00745CF9">
      <w:pPr>
        <w:jc w:val="both"/>
      </w:pPr>
      <w:r w:rsidRPr="00363AE0">
        <w:t xml:space="preserve">                                                            (наименование органа местного самоуправления)</w:t>
      </w:r>
    </w:p>
    <w:p w:rsidR="00105DAB" w:rsidRPr="00363AE0" w:rsidRDefault="00105DAB" w:rsidP="00745CF9">
      <w:pPr>
        <w:jc w:val="both"/>
      </w:pPr>
      <w:r w:rsidRPr="00363AE0">
        <w:t>__________________________________________________________________,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  <w:r w:rsidRPr="00363AE0">
        <w:t>адрес места нахождения:_____________________________________________</w:t>
      </w:r>
    </w:p>
    <w:p w:rsidR="00105DAB" w:rsidRPr="00363AE0" w:rsidRDefault="00105DAB" w:rsidP="00745CF9">
      <w:pPr>
        <w:jc w:val="both"/>
      </w:pPr>
      <w:r w:rsidRPr="00363AE0">
        <w:t>__________________________________________________________________ на обработку и использование данных, содержащихся в настоящем заявлении, с целью соблюдения действующего  законодательства.  Документ,  удостоверяющий личность, _________________________________________</w:t>
      </w:r>
      <w:r w:rsidRPr="00363AE0">
        <w:tab/>
      </w:r>
    </w:p>
    <w:p w:rsidR="00105DAB" w:rsidRPr="00363AE0" w:rsidRDefault="00105DAB" w:rsidP="00745CF9">
      <w:pPr>
        <w:jc w:val="center"/>
      </w:pPr>
      <w:r w:rsidRPr="00363AE0">
        <w:t xml:space="preserve">(наименование, номер и серия документа, кем и когда </w:t>
      </w:r>
      <w:r>
        <w:t>в</w:t>
      </w:r>
      <w:r w:rsidRPr="00363AE0">
        <w:t>ыдан)</w:t>
      </w:r>
    </w:p>
    <w:p w:rsidR="00105DAB" w:rsidRPr="00363AE0" w:rsidRDefault="00105DAB" w:rsidP="00745CF9">
      <w:pPr>
        <w:jc w:val="center"/>
      </w:pPr>
      <w:r w:rsidRPr="00363AE0">
        <w:t>__________________________________________________________________,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  <w:r w:rsidRPr="00363AE0">
        <w:t>Адрес регистрации по месту жительства _______________________________</w:t>
      </w:r>
      <w:r w:rsidRPr="00363AE0">
        <w:tab/>
        <w:t xml:space="preserve">                                                                                                                         (почтовый адрес)</w:t>
      </w:r>
    </w:p>
    <w:p w:rsidR="00105DAB" w:rsidRPr="00363AE0" w:rsidRDefault="00105DAB" w:rsidP="00745CF9">
      <w:pPr>
        <w:jc w:val="both"/>
      </w:pPr>
      <w:r w:rsidRPr="00363AE0">
        <w:t>__________________________________________________________________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  <w:r w:rsidRPr="00363AE0">
        <w:t>Адрес фактического проживания _____________________________________</w:t>
      </w:r>
      <w:r w:rsidRPr="00363AE0">
        <w:tab/>
        <w:t xml:space="preserve">                                                                                          (фактический адрес, контактный телефон)                                                                                        </w:t>
      </w:r>
    </w:p>
    <w:p w:rsidR="00105DAB" w:rsidRPr="00363AE0" w:rsidRDefault="00105DAB" w:rsidP="00745CF9">
      <w:pPr>
        <w:jc w:val="both"/>
      </w:pPr>
      <w:r w:rsidRPr="00363AE0">
        <w:t>__________________________________________________________________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  <w:r w:rsidRPr="00363AE0">
        <w:t>Перечень персональных данных, на обработку которых дается согласие субъекта персональных данных и членов его семьи:</w:t>
      </w:r>
    </w:p>
    <w:p w:rsidR="00105DAB" w:rsidRPr="00363AE0" w:rsidRDefault="00105DAB" w:rsidP="00745CF9">
      <w:pPr>
        <w:jc w:val="both"/>
      </w:pPr>
      <w:r w:rsidRPr="00363AE0">
        <w:t>Фамилия, имя, отчество, год, месяц, дата и место рождения, адрес,        семейное, социальное, имущественное положение, образование, профессия, доходы.</w:t>
      </w:r>
    </w:p>
    <w:p w:rsidR="00105DAB" w:rsidRPr="00363AE0" w:rsidRDefault="00105DAB" w:rsidP="00745CF9">
      <w:pPr>
        <w:jc w:val="both"/>
      </w:pPr>
      <w:r w:rsidRPr="00363AE0">
        <w:t>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данных:</w:t>
      </w:r>
    </w:p>
    <w:p w:rsidR="00105DAB" w:rsidRPr="00363AE0" w:rsidRDefault="00105DAB" w:rsidP="00745CF9">
      <w:pPr>
        <w:jc w:val="both"/>
      </w:pPr>
      <w:r w:rsidRPr="00363AE0">
        <w:t>обработка персональных данных будет осуществляться путем смешанной обработки, с передачей по внутренней сети юридического лица и  передачей по сети Интернет.</w:t>
      </w:r>
    </w:p>
    <w:p w:rsidR="00105DAB" w:rsidRPr="00363AE0" w:rsidRDefault="00105DAB" w:rsidP="00745CF9">
      <w:pPr>
        <w:jc w:val="both"/>
      </w:pPr>
      <w:r w:rsidRPr="00363AE0">
        <w:t>Я согласен на передачу своих персональных данных в целях обязатель</w:t>
      </w:r>
      <w:r w:rsidRPr="00363AE0">
        <w:softHyphen/>
        <w:t>но социального страхования, обязательного медицинского страхования, похождения диспансеризации и других действий в соответствии с федеральным законодательством, содействия работнику МБОУ «</w:t>
      </w:r>
      <w:r>
        <w:t>Прудковская О</w:t>
      </w:r>
      <w:r w:rsidRPr="00363AE0">
        <w:t>ОШ»  в выполнении должностных обязанностей, в обучении и должностном росте, обеспечения личной безопасности работника  и членов его семьи, а также учета результатов исполнения им должностных обязанностей.</w:t>
      </w:r>
    </w:p>
    <w:p w:rsidR="00105DAB" w:rsidRPr="00363AE0" w:rsidRDefault="00105DAB" w:rsidP="00745CF9">
      <w:pPr>
        <w:jc w:val="both"/>
      </w:pPr>
      <w:r w:rsidRPr="00363AE0">
        <w:t>Я проинформирован, что под обработкой персональных данных пони</w:t>
      </w:r>
      <w:r w:rsidRPr="00363AE0">
        <w:softHyphen/>
        <w:t>маются действия (операции) с персональными данными в соответствии с пунктом 3 статьи 3 Федерального закона от 27 июля 2006 года № 152-ФЗ «О персональных данных».</w:t>
      </w:r>
    </w:p>
    <w:p w:rsidR="00105DAB" w:rsidRPr="00363AE0" w:rsidRDefault="00105DAB" w:rsidP="00745CF9">
      <w:pPr>
        <w:jc w:val="both"/>
      </w:pPr>
      <w:r w:rsidRPr="00363AE0">
        <w:t>В случае неправомерного использования предоставленных данных согласие отзывается письменным заявлением субъекта персональных данных.</w:t>
      </w:r>
    </w:p>
    <w:p w:rsidR="00105DAB" w:rsidRPr="00363AE0" w:rsidRDefault="00105DAB" w:rsidP="00745CF9">
      <w:pPr>
        <w:jc w:val="both"/>
      </w:pPr>
      <w:r w:rsidRPr="00363AE0">
        <w:t>Об ответственности за достоверность представленных сведений предупрежден(на).</w:t>
      </w:r>
    </w:p>
    <w:p w:rsidR="00105DAB" w:rsidRPr="00363AE0" w:rsidRDefault="00105DAB" w:rsidP="00745CF9">
      <w:pPr>
        <w:jc w:val="both"/>
      </w:pPr>
      <w:r w:rsidRPr="00363AE0">
        <w:t>Срок действия согласия - прекращение деятельности МБОУ «</w:t>
      </w:r>
      <w:r>
        <w:t>Прудковская О</w:t>
      </w:r>
      <w:r w:rsidRPr="00363AE0">
        <w:t>ОШ</w:t>
      </w:r>
      <w:r>
        <w:t>»</w:t>
      </w:r>
      <w:r w:rsidRPr="00363AE0">
        <w:t xml:space="preserve">   (ликвидация или реорганизация).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  <w:r w:rsidRPr="00363AE0">
        <w:t>«____» ______________ 20 __ года     Подпись _________ /________________/</w:t>
      </w:r>
    </w:p>
    <w:p w:rsidR="00105DAB" w:rsidRPr="00363AE0" w:rsidRDefault="00105DAB" w:rsidP="00745CF9">
      <w:pPr>
        <w:jc w:val="both"/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Default="00105DAB" w:rsidP="00745CF9">
      <w:pPr>
        <w:jc w:val="both"/>
        <w:rPr>
          <w:b/>
        </w:rPr>
      </w:pP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>Приложение № 2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к Положению  о порядке организации и  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 проведения работ по обеспечению  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 безопасности персональных данных при их</w:t>
      </w:r>
    </w:p>
    <w:p w:rsidR="00105DAB" w:rsidRPr="00363AE0" w:rsidRDefault="00105DAB" w:rsidP="00745CF9">
      <w:pPr>
        <w:jc w:val="right"/>
      </w:pPr>
      <w:r w:rsidRPr="00363AE0">
        <w:rPr>
          <w:b/>
        </w:rPr>
        <w:t xml:space="preserve"> обработке в МБОУ «</w:t>
      </w:r>
      <w:r w:rsidRPr="009A01C9">
        <w:rPr>
          <w:b/>
        </w:rPr>
        <w:t>Прудковская ООШ</w:t>
      </w:r>
      <w:r w:rsidRPr="00363AE0">
        <w:rPr>
          <w:b/>
        </w:rPr>
        <w:t>»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>Красногвардейского  района</w:t>
      </w:r>
    </w:p>
    <w:p w:rsidR="00105DAB" w:rsidRPr="00363AE0" w:rsidRDefault="00105DAB" w:rsidP="00745CF9">
      <w:pPr>
        <w:jc w:val="center"/>
        <w:rPr>
          <w:b/>
        </w:rPr>
      </w:pPr>
    </w:p>
    <w:p w:rsidR="00105DAB" w:rsidRPr="00363AE0" w:rsidRDefault="00105DAB" w:rsidP="00745CF9">
      <w:pPr>
        <w:rPr>
          <w:b/>
        </w:rPr>
      </w:pPr>
    </w:p>
    <w:p w:rsidR="00105DAB" w:rsidRPr="00363AE0" w:rsidRDefault="00105DAB" w:rsidP="00745CF9">
      <w:pPr>
        <w:jc w:val="center"/>
        <w:rPr>
          <w:b/>
        </w:rPr>
      </w:pPr>
      <w:r w:rsidRPr="00363AE0">
        <w:rPr>
          <w:b/>
        </w:rPr>
        <w:t>ОБЯЗАТЕЛЬСТВО</w:t>
      </w:r>
    </w:p>
    <w:p w:rsidR="00105DAB" w:rsidRPr="00363AE0" w:rsidRDefault="00105DAB" w:rsidP="00745CF9">
      <w:pPr>
        <w:jc w:val="center"/>
        <w:rPr>
          <w:b/>
        </w:rPr>
      </w:pPr>
    </w:p>
    <w:p w:rsidR="00105DAB" w:rsidRPr="00363AE0" w:rsidRDefault="00105DAB" w:rsidP="00745CF9">
      <w:pPr>
        <w:jc w:val="center"/>
        <w:rPr>
          <w:b/>
        </w:rPr>
      </w:pPr>
      <w:r w:rsidRPr="00363AE0">
        <w:rPr>
          <w:b/>
        </w:rPr>
        <w:t>о неразглашении информации, содержащей персональные данные</w:t>
      </w:r>
    </w:p>
    <w:p w:rsidR="00105DAB" w:rsidRPr="00363AE0" w:rsidRDefault="00105DAB" w:rsidP="00745CF9">
      <w:pPr>
        <w:jc w:val="both"/>
      </w:pPr>
      <w:r w:rsidRPr="00363AE0">
        <w:t>Я,________________________________________________________________,</w:t>
      </w:r>
    </w:p>
    <w:p w:rsidR="00105DAB" w:rsidRPr="00363AE0" w:rsidRDefault="00105DAB" w:rsidP="00745CF9">
      <w:pPr>
        <w:jc w:val="center"/>
      </w:pPr>
      <w:r w:rsidRPr="00363AE0">
        <w:t>(Ф И.О, работника МБОУ «</w:t>
      </w:r>
      <w:r>
        <w:t>Прудковская О</w:t>
      </w:r>
      <w:r w:rsidRPr="00363AE0">
        <w:t>ОШ»)</w:t>
      </w:r>
    </w:p>
    <w:p w:rsidR="00105DAB" w:rsidRPr="00363AE0" w:rsidRDefault="00105DAB" w:rsidP="00745CF9">
      <w:pPr>
        <w:jc w:val="both"/>
      </w:pPr>
      <w:r w:rsidRPr="00363AE0">
        <w:t>исполняющий (ая) должностные обязанности по должности ____</w:t>
      </w:r>
    </w:p>
    <w:p w:rsidR="00105DAB" w:rsidRPr="00363AE0" w:rsidRDefault="00105DAB" w:rsidP="00745CF9">
      <w:pPr>
        <w:jc w:val="both"/>
      </w:pPr>
      <w:r w:rsidRPr="00363AE0">
        <w:t>__________________________________________________________________</w:t>
      </w:r>
    </w:p>
    <w:p w:rsidR="00105DAB" w:rsidRPr="00363AE0" w:rsidRDefault="00105DAB" w:rsidP="00745CF9">
      <w:pPr>
        <w:jc w:val="center"/>
      </w:pPr>
      <w:r w:rsidRPr="00363AE0">
        <w:t>(должность, наименование структурного подразделения)</w:t>
      </w:r>
    </w:p>
    <w:p w:rsidR="00105DAB" w:rsidRPr="00363AE0" w:rsidRDefault="00105DAB" w:rsidP="00745CF9">
      <w:pPr>
        <w:jc w:val="both"/>
      </w:pPr>
      <w:r w:rsidRPr="00363AE0">
        <w:t>предупрежден (а) о том, что на период исполнения должностных обя</w:t>
      </w:r>
      <w:r w:rsidRPr="00363AE0">
        <w:softHyphen/>
        <w:t>занностей в соответствии с должностным регламентом мне будет предостав</w:t>
      </w:r>
      <w:r w:rsidRPr="00363AE0">
        <w:softHyphen/>
        <w:t>лен допуск к информации, содержащей персональные данные. Настоящим добровольно принимаю на себя обязательства:</w:t>
      </w:r>
    </w:p>
    <w:p w:rsidR="00105DAB" w:rsidRPr="00363AE0" w:rsidRDefault="00105DAB" w:rsidP="00745CF9">
      <w:pPr>
        <w:jc w:val="both"/>
      </w:pPr>
      <w:r w:rsidRPr="00363AE0">
        <w:t>1. Не передавать и не разглашать третьим лицам информацию, содержащую персональные данные, которая мне доверена (будет доверена) илистанет известной в связи с исполнением должностных обязанностей.</w:t>
      </w:r>
    </w:p>
    <w:p w:rsidR="00105DAB" w:rsidRPr="00363AE0" w:rsidRDefault="00105DAB" w:rsidP="00745CF9">
      <w:pPr>
        <w:jc w:val="both"/>
      </w:pPr>
      <w:r w:rsidRPr="00363AE0">
        <w:t>2. В случае попытки третьих лиц получить от меня информацию, содержащую персональные данные, сообщать непосредственному начальнику.</w:t>
      </w:r>
    </w:p>
    <w:p w:rsidR="00105DAB" w:rsidRPr="00363AE0" w:rsidRDefault="00105DAB" w:rsidP="00745CF9">
      <w:pPr>
        <w:jc w:val="both"/>
      </w:pPr>
      <w:r w:rsidRPr="00363AE0">
        <w:t>3. Не использовать информацию, содержащую персональные данные, с</w:t>
      </w:r>
      <w:r w:rsidRPr="00363AE0">
        <w:br/>
        <w:t>целью получения выгоды.</w:t>
      </w:r>
    </w:p>
    <w:p w:rsidR="00105DAB" w:rsidRPr="00363AE0" w:rsidRDefault="00105DAB" w:rsidP="00745CF9">
      <w:pPr>
        <w:jc w:val="both"/>
      </w:pPr>
      <w:r w:rsidRPr="00363AE0">
        <w:t>4. Выполнять требования нормативных правовых актов, регламентирующих вопросы защиты персональных данных.</w:t>
      </w:r>
    </w:p>
    <w:p w:rsidR="00105DAB" w:rsidRPr="00363AE0" w:rsidRDefault="00105DAB" w:rsidP="00745CF9">
      <w:pPr>
        <w:jc w:val="both"/>
      </w:pPr>
      <w:r w:rsidRPr="00363AE0">
        <w:t>5. В течение года после прекращения права на допуск к информации,</w:t>
      </w:r>
      <w:r w:rsidRPr="00363AE0">
        <w:br/>
        <w:t>содержащей персональные данные, не разглашать и не передавать третьим</w:t>
      </w:r>
      <w:r w:rsidRPr="00363AE0">
        <w:br/>
        <w:t>лицам известную мне информацию, содержащую персональные данные.</w:t>
      </w:r>
    </w:p>
    <w:p w:rsidR="00105DAB" w:rsidRPr="00363AE0" w:rsidRDefault="00105DAB" w:rsidP="00745CF9">
      <w:pPr>
        <w:jc w:val="both"/>
      </w:pPr>
      <w:r w:rsidRPr="00363AE0">
        <w:t>Я предупрежден (а) о том, что в случае нарушения данного обязатель</w:t>
      </w:r>
      <w:r w:rsidRPr="00363AE0">
        <w:softHyphen/>
        <w:t>ства буду привлечен (а) к ответственности в соответствии с законодательст</w:t>
      </w:r>
      <w:r w:rsidRPr="00363AE0">
        <w:softHyphen/>
        <w:t>вом Российской Федерации.</w:t>
      </w:r>
    </w:p>
    <w:p w:rsidR="00105DAB" w:rsidRPr="00363AE0" w:rsidRDefault="00105DAB" w:rsidP="00745CF9">
      <w:pPr>
        <w:jc w:val="both"/>
      </w:pPr>
      <w:r w:rsidRPr="00363AE0">
        <w:t>_______________________________                                          ______________</w:t>
      </w:r>
    </w:p>
    <w:p w:rsidR="00105DAB" w:rsidRPr="00363AE0" w:rsidRDefault="00105DAB" w:rsidP="00745CF9">
      <w:pPr>
        <w:jc w:val="both"/>
      </w:pPr>
      <w:r w:rsidRPr="00363AE0">
        <w:t>(фамилия, инициалы)</w:t>
      </w:r>
      <w:r w:rsidRPr="00363AE0">
        <w:tab/>
        <w:t xml:space="preserve">                                                                      (подпись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</w:pPr>
      <w:r w:rsidRPr="00363AE0">
        <w:t>«____» ______________ 20 ___  г.</w:t>
      </w:r>
    </w:p>
    <w:p w:rsidR="00105DAB" w:rsidRPr="00363AE0" w:rsidRDefault="00105DAB" w:rsidP="00745CF9">
      <w:pPr>
        <w:rPr>
          <w:b/>
        </w:rPr>
      </w:pP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both"/>
        <w:rPr>
          <w:b/>
        </w:rPr>
      </w:pPr>
    </w:p>
    <w:p w:rsidR="00105DAB" w:rsidRPr="00363AE0" w:rsidRDefault="00105DAB" w:rsidP="00745CF9">
      <w:pPr>
        <w:jc w:val="both"/>
        <w:rPr>
          <w:b/>
        </w:rPr>
      </w:pPr>
    </w:p>
    <w:p w:rsidR="00105DAB" w:rsidRPr="00363AE0" w:rsidRDefault="00105DAB" w:rsidP="00745CF9">
      <w:pPr>
        <w:jc w:val="both"/>
        <w:rPr>
          <w:b/>
        </w:rPr>
      </w:pPr>
    </w:p>
    <w:p w:rsidR="00105DAB" w:rsidRPr="00363AE0" w:rsidRDefault="00105DAB" w:rsidP="00745CF9">
      <w:pPr>
        <w:jc w:val="both"/>
        <w:rPr>
          <w:b/>
        </w:rPr>
      </w:pPr>
    </w:p>
    <w:p w:rsidR="00105DAB" w:rsidRPr="00363AE0" w:rsidRDefault="00105DAB" w:rsidP="00745CF9">
      <w:pPr>
        <w:jc w:val="both"/>
        <w:rPr>
          <w:b/>
        </w:rPr>
      </w:pPr>
    </w:p>
    <w:p w:rsidR="00105DAB" w:rsidRPr="00363AE0" w:rsidRDefault="00105DAB" w:rsidP="00745CF9">
      <w:pPr>
        <w:jc w:val="both"/>
        <w:rPr>
          <w:b/>
        </w:rPr>
      </w:pP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 Приложение № 3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к Положению  о порядке организации и  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 xml:space="preserve">проведения  работ по обеспечению  </w:t>
      </w:r>
    </w:p>
    <w:p w:rsidR="00105DAB" w:rsidRPr="00363AE0" w:rsidRDefault="00105DAB" w:rsidP="00745CF9">
      <w:pPr>
        <w:jc w:val="right"/>
        <w:rPr>
          <w:b/>
        </w:rPr>
      </w:pPr>
      <w:r w:rsidRPr="00363AE0">
        <w:rPr>
          <w:b/>
        </w:rPr>
        <w:t>безопасности персональных данных при их обработке в информационных системах персональных данных управления образования администрации Красногвардейского  района</w:t>
      </w:r>
    </w:p>
    <w:p w:rsidR="00105DAB" w:rsidRPr="00363AE0" w:rsidRDefault="00105DAB" w:rsidP="00745CF9">
      <w:pPr>
        <w:jc w:val="center"/>
        <w:rPr>
          <w:b/>
        </w:rPr>
      </w:pPr>
    </w:p>
    <w:p w:rsidR="00105DAB" w:rsidRPr="00363AE0" w:rsidRDefault="00105DAB" w:rsidP="00745CF9">
      <w:pPr>
        <w:rPr>
          <w:b/>
        </w:rPr>
      </w:pPr>
    </w:p>
    <w:p w:rsidR="00105DAB" w:rsidRPr="00363AE0" w:rsidRDefault="00105DAB" w:rsidP="00745CF9">
      <w:pPr>
        <w:jc w:val="center"/>
        <w:rPr>
          <w:b/>
        </w:rPr>
      </w:pPr>
      <w:r w:rsidRPr="00363AE0">
        <w:rPr>
          <w:b/>
        </w:rPr>
        <w:t>Регламент специалиста по обеспечению безопасности персональных данных</w:t>
      </w:r>
    </w:p>
    <w:p w:rsidR="00105DAB" w:rsidRPr="00363AE0" w:rsidRDefault="00105DAB" w:rsidP="00745CF9">
      <w:pPr>
        <w:jc w:val="center"/>
        <w:rPr>
          <w:b/>
        </w:rPr>
      </w:pPr>
    </w:p>
    <w:p w:rsidR="00105DAB" w:rsidRPr="00363AE0" w:rsidRDefault="00105DAB" w:rsidP="00745CF9">
      <w:pPr>
        <w:rPr>
          <w:b/>
        </w:rPr>
      </w:pPr>
      <w:r w:rsidRPr="00363AE0">
        <w:rPr>
          <w:b/>
        </w:rPr>
        <w:t>I.      Общие положения</w:t>
      </w:r>
    </w:p>
    <w:p w:rsidR="00105DAB" w:rsidRPr="00363AE0" w:rsidRDefault="00105DAB" w:rsidP="00745CF9">
      <w:pPr>
        <w:jc w:val="both"/>
      </w:pPr>
      <w:r w:rsidRPr="00363AE0">
        <w:t>1.1. Настоящий должностной регламент специалиста по обеспечению безопасности персональных данных (далее - Регламент) определяет основные цели, функции и права специалиста по обеспечению безопасности персональных данных (далее - Специалист) в МБОУ «</w:t>
      </w:r>
      <w:r>
        <w:t>Прудковская О</w:t>
      </w:r>
      <w:r w:rsidRPr="00363AE0">
        <w:t>ОШ».</w:t>
      </w:r>
    </w:p>
    <w:p w:rsidR="00105DAB" w:rsidRPr="00363AE0" w:rsidRDefault="00105DAB" w:rsidP="00745CF9">
      <w:pPr>
        <w:jc w:val="both"/>
      </w:pPr>
      <w:r w:rsidRPr="00363AE0">
        <w:t>1.2. Специалист назначается приказом директора МБОУ «</w:t>
      </w:r>
      <w:r>
        <w:t>Прудковская О</w:t>
      </w:r>
      <w:r w:rsidRPr="00363AE0">
        <w:t>ОШ» на основании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каналам, утвержденного постановлением Совета Министров - Правительства Российской Федерации от 15 сентября 1993 года № 912-51, во исполнение Федерального закона «О персональных данных» 152-ФЗ от 27 июля 2006 года.</w:t>
      </w:r>
    </w:p>
    <w:p w:rsidR="00105DAB" w:rsidRPr="00363AE0" w:rsidRDefault="00105DAB" w:rsidP="00745CF9">
      <w:pPr>
        <w:jc w:val="both"/>
      </w:pPr>
      <w:r w:rsidRPr="00363AE0">
        <w:t>1.3. Специалист проводит свою работу согласно нормативным методическим документам Федеральной службы по техническому и экспортному контролю Российской Федерации, Федеральной службы безопасности Российской Федерации и иных уполномоченных законодательством органов в области обеспечения безопасности персональных данных.</w:t>
      </w:r>
    </w:p>
    <w:p w:rsidR="00105DAB" w:rsidRPr="00363AE0" w:rsidRDefault="00105DAB" w:rsidP="00745CF9">
      <w:pPr>
        <w:jc w:val="both"/>
      </w:pPr>
      <w:r w:rsidRPr="00363AE0">
        <w:t xml:space="preserve">1.4. Непосредственное руководство работой специалиста осуществляет </w:t>
      </w:r>
      <w:r>
        <w:t>директор</w:t>
      </w:r>
      <w:r w:rsidRPr="00363AE0">
        <w:t xml:space="preserve"> МБОУ «</w:t>
      </w:r>
      <w:r>
        <w:t>Прудковская О</w:t>
      </w:r>
      <w:r w:rsidRPr="00363AE0">
        <w:t>ОШ», курирующий вопросы защиты</w:t>
      </w:r>
      <w:r>
        <w:t xml:space="preserve"> </w:t>
      </w:r>
      <w:r w:rsidRPr="00363AE0">
        <w:t>информации.</w:t>
      </w:r>
    </w:p>
    <w:p w:rsidR="00105DAB" w:rsidRPr="00363AE0" w:rsidRDefault="00105DAB" w:rsidP="00745CF9">
      <w:pPr>
        <w:jc w:val="both"/>
      </w:pPr>
      <w:r w:rsidRPr="00363AE0">
        <w:t>Назначение и освобождение от должности специалиста производится  директором МБОУ «</w:t>
      </w:r>
      <w:r>
        <w:t>Прудковская О</w:t>
      </w:r>
      <w:r w:rsidRPr="00363AE0">
        <w:t>ОШ».</w:t>
      </w:r>
    </w:p>
    <w:p w:rsidR="00105DAB" w:rsidRPr="00363AE0" w:rsidRDefault="00105DAB" w:rsidP="00745CF9">
      <w:pPr>
        <w:jc w:val="both"/>
      </w:pPr>
      <w:r w:rsidRPr="00363AE0">
        <w:t>1.5. Специалист назначается из числа специалистов МБОУ «</w:t>
      </w:r>
      <w:r>
        <w:t>Прудковская О</w:t>
      </w:r>
      <w:r w:rsidRPr="00363AE0">
        <w:t>ОШ», имеющих опыт работы по основной деятельности МБОУ «</w:t>
      </w:r>
      <w:r>
        <w:t>Прудковская О</w:t>
      </w:r>
      <w:r w:rsidRPr="00363AE0">
        <w:t>ОШ» или в области  защиты информации.</w:t>
      </w:r>
    </w:p>
    <w:p w:rsidR="00105DAB" w:rsidRPr="00363AE0" w:rsidRDefault="00105DAB" w:rsidP="00745CF9">
      <w:pPr>
        <w:jc w:val="both"/>
      </w:pPr>
      <w:r w:rsidRPr="00363AE0">
        <w:t>1.6. Специалисту выплачивается заработная плата, устанавливаются льготы и премирование в соответствии со штатным расписанием МБОУ «</w:t>
      </w:r>
      <w:r>
        <w:t>Прудковская О</w:t>
      </w:r>
      <w:r w:rsidRPr="00363AE0">
        <w:t>ОШ 1.7. Работа специалиста проводится в соответствии с планами работ, утвер</w:t>
      </w:r>
      <w:r w:rsidRPr="00363AE0">
        <w:softHyphen/>
        <w:t>ждаемыми непосредственным руководителем или руководителем органа местного самоуправления.</w:t>
      </w:r>
    </w:p>
    <w:p w:rsidR="00105DAB" w:rsidRPr="00363AE0" w:rsidRDefault="00105DAB" w:rsidP="00745CF9">
      <w:pPr>
        <w:jc w:val="both"/>
      </w:pPr>
      <w:r w:rsidRPr="00363AE0">
        <w:t>1.8. В своей работе специалист руководствуется законодательными и ины</w:t>
      </w:r>
      <w:r w:rsidRPr="00363AE0">
        <w:softHyphen/>
        <w:t>ми нормативными актами Российской Федерации в области обеспечения безо</w:t>
      </w:r>
      <w:r w:rsidRPr="00363AE0">
        <w:softHyphen/>
        <w:t>пасности персональных данных, приказами и распоряжениями руководителя ор</w:t>
      </w:r>
      <w:r w:rsidRPr="00363AE0">
        <w:softHyphen/>
        <w:t>гана власти и другими руководящими документами по обеспечению безопасно</w:t>
      </w:r>
      <w:r w:rsidRPr="00363AE0">
        <w:softHyphen/>
        <w:t>сти персональных данных.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rPr>
          <w:b/>
        </w:rPr>
      </w:pPr>
      <w:r w:rsidRPr="00363AE0">
        <w:rPr>
          <w:b/>
        </w:rPr>
        <w:t>П.      Основные функции специалиста</w:t>
      </w:r>
    </w:p>
    <w:p w:rsidR="00105DAB" w:rsidRPr="00363AE0" w:rsidRDefault="00105DAB" w:rsidP="00745CF9">
      <w:pPr>
        <w:jc w:val="both"/>
      </w:pPr>
      <w:r w:rsidRPr="00363AE0">
        <w:t>2.1. Проведение единой технической политики, организация и координация работ по обеспечению безопасности персональных данных в МБОУ «</w:t>
      </w:r>
      <w:r>
        <w:t>Прудковская О</w:t>
      </w:r>
      <w:r w:rsidRPr="00363AE0">
        <w:t>ОШ 2.2. Проведение мероприятий по организации обеспечения безопасности персональных данных, включая классификацию информационных систем персональных данных.</w:t>
      </w:r>
    </w:p>
    <w:p w:rsidR="00105DAB" w:rsidRPr="00363AE0" w:rsidRDefault="00105DAB" w:rsidP="00745CF9">
      <w:pPr>
        <w:jc w:val="both"/>
      </w:pPr>
      <w:r w:rsidRPr="00363AE0">
        <w:t>2.3. Проведение мероприятий по техническому обеспечению безопасности персональных данных при их обработке в информационных системах персональных данных, в том числе:</w:t>
      </w:r>
    </w:p>
    <w:p w:rsidR="00105DAB" w:rsidRPr="00363AE0" w:rsidRDefault="00105DAB" w:rsidP="00745CF9">
      <w:pPr>
        <w:jc w:val="both"/>
      </w:pPr>
      <w:r w:rsidRPr="00363AE0">
        <w:t>- мероприятий по размещению, охране, организации режима допуска в</w:t>
      </w:r>
      <w:r w:rsidRPr="00363AE0">
        <w:br/>
        <w:t>помещения, где ведется обработка персональных данных;</w:t>
      </w:r>
    </w:p>
    <w:p w:rsidR="00105DAB" w:rsidRPr="00363AE0" w:rsidRDefault="00105DAB" w:rsidP="00745CF9">
      <w:pPr>
        <w:jc w:val="both"/>
      </w:pPr>
      <w:r w:rsidRPr="00363AE0">
        <w:t xml:space="preserve"> - мероприятий по закрытию технических каналов утечки персональных данных при их обработке;</w:t>
      </w:r>
    </w:p>
    <w:p w:rsidR="00105DAB" w:rsidRPr="00363AE0" w:rsidRDefault="00105DAB" w:rsidP="00745CF9">
      <w:pPr>
        <w:jc w:val="both"/>
      </w:pPr>
      <w:r w:rsidRPr="00363AE0">
        <w:t>- мероприятий по защите от несанкционированного доступа к персональным данным;</w:t>
      </w:r>
    </w:p>
    <w:p w:rsidR="00105DAB" w:rsidRPr="00363AE0" w:rsidRDefault="00105DAB" w:rsidP="00745CF9">
      <w:pPr>
        <w:jc w:val="both"/>
      </w:pPr>
      <w:r w:rsidRPr="00363AE0">
        <w:t>- мероприятий по выбору средств защиты персональных данных при их</w:t>
      </w:r>
      <w:r w:rsidRPr="00363AE0">
        <w:br/>
        <w:t xml:space="preserve">обработке. </w:t>
      </w:r>
    </w:p>
    <w:p w:rsidR="00105DAB" w:rsidRPr="00363AE0" w:rsidRDefault="00105DAB" w:rsidP="00745CF9">
      <w:pPr>
        <w:jc w:val="both"/>
      </w:pPr>
      <w:r w:rsidRPr="00363AE0">
        <w:t>2.4. Проведение мероприятий, направленных на предотвращение несанк</w:t>
      </w:r>
      <w:r w:rsidRPr="00363AE0">
        <w:softHyphen/>
        <w:t>ционированного доступа к персональным данным или передачи их лицам, не имеющим права доступа к такой информации.</w:t>
      </w:r>
    </w:p>
    <w:p w:rsidR="00105DAB" w:rsidRPr="00363AE0" w:rsidRDefault="00105DAB" w:rsidP="00745CF9">
      <w:pPr>
        <w:jc w:val="both"/>
      </w:pPr>
      <w:r w:rsidRPr="00363AE0">
        <w:t>2.5. Своевременное обнаружение фактов несанкционированного доступа к персональным данным.</w:t>
      </w:r>
    </w:p>
    <w:p w:rsidR="00105DAB" w:rsidRPr="00363AE0" w:rsidRDefault="00105DAB" w:rsidP="00745CF9">
      <w:pPr>
        <w:jc w:val="both"/>
      </w:pPr>
      <w:r w:rsidRPr="00363AE0">
        <w:t>2.6. Недопущение воздействия на технические средства обработки персо</w:t>
      </w:r>
      <w:r w:rsidRPr="00363AE0">
        <w:softHyphen/>
        <w:t>нальных данных, в результате которого может быть нарушено их функционирование.</w:t>
      </w:r>
    </w:p>
    <w:p w:rsidR="00105DAB" w:rsidRPr="00363AE0" w:rsidRDefault="00105DAB" w:rsidP="00745CF9">
      <w:pPr>
        <w:jc w:val="both"/>
      </w:pPr>
      <w:r w:rsidRPr="00363AE0">
        <w:t>2.7. Обеспечение возможности восстановления персональных данных, мо</w:t>
      </w:r>
      <w:r w:rsidRPr="00363AE0">
        <w:softHyphen/>
        <w:t>дифицированных или уничтоженных вследствие несанкционированного доступа к ним.</w:t>
      </w:r>
    </w:p>
    <w:p w:rsidR="00105DAB" w:rsidRPr="00363AE0" w:rsidRDefault="00105DAB" w:rsidP="00745CF9">
      <w:pPr>
        <w:jc w:val="both"/>
      </w:pPr>
      <w:r w:rsidRPr="00363AE0">
        <w:t>2.8. Постоянный контроль за обеспечением уровня защищенности персо</w:t>
      </w:r>
      <w:r w:rsidRPr="00363AE0">
        <w:softHyphen/>
        <w:t>нальных данных.</w:t>
      </w:r>
    </w:p>
    <w:p w:rsidR="00105DAB" w:rsidRPr="00363AE0" w:rsidRDefault="00105DAB" w:rsidP="00745CF9">
      <w:pPr>
        <w:jc w:val="both"/>
      </w:pPr>
      <w:r w:rsidRPr="00363AE0">
        <w:t>2.9. Участие в подготовке к аттестации по выполнению требований обеспе</w:t>
      </w:r>
      <w:r w:rsidRPr="00363AE0">
        <w:softHyphen/>
        <w:t>чения безопасности персональных данных объектов информатизации, на которых обрабатываются персональные данные.</w:t>
      </w:r>
    </w:p>
    <w:p w:rsidR="00105DAB" w:rsidRPr="00363AE0" w:rsidRDefault="00105DAB" w:rsidP="00745CF9">
      <w:pPr>
        <w:jc w:val="both"/>
      </w:pPr>
      <w:r w:rsidRPr="00363AE0">
        <w:t>2.10. Разработка организационно-распорядительных документов по обес</w:t>
      </w:r>
      <w:r w:rsidRPr="00363AE0">
        <w:softHyphen/>
        <w:t>печению безопасности персональных данных.</w:t>
      </w:r>
    </w:p>
    <w:p w:rsidR="00105DAB" w:rsidRPr="00363AE0" w:rsidRDefault="00105DAB" w:rsidP="00745CF9">
      <w:pPr>
        <w:jc w:val="both"/>
      </w:pPr>
      <w:r w:rsidRPr="00363AE0">
        <w:t>2.11. Организация расследования причин и условий появления нарушений безопасности персональных данных и разработка предложений по устранению недостатков и предупреждению подобного рода нарушений, а также осуществ</w:t>
      </w:r>
      <w:r w:rsidRPr="00363AE0">
        <w:softHyphen/>
        <w:t>ление контроля за устранением этих нарушений.</w:t>
      </w:r>
    </w:p>
    <w:p w:rsidR="00105DAB" w:rsidRPr="00363AE0" w:rsidRDefault="00105DAB" w:rsidP="00745CF9">
      <w:pPr>
        <w:jc w:val="both"/>
      </w:pPr>
      <w:r w:rsidRPr="00363AE0">
        <w:t>2.12. Разработка предложений, участие в проводимых работах по совершенствованию системы безопасности персональных данных в органе власти области.</w:t>
      </w:r>
    </w:p>
    <w:p w:rsidR="00105DAB" w:rsidRPr="00363AE0" w:rsidRDefault="00105DAB" w:rsidP="00745CF9">
      <w:pPr>
        <w:jc w:val="both"/>
      </w:pPr>
      <w:r w:rsidRPr="00363AE0">
        <w:t>2.13. Проведение периодического контроля эффективности мер защиты</w:t>
      </w:r>
      <w:r w:rsidRPr="00363AE0">
        <w:br/>
        <w:t>персональных данных в органе власти области. Учет и анализ результатов контроля.</w:t>
      </w:r>
    </w:p>
    <w:p w:rsidR="00105DAB" w:rsidRPr="00363AE0" w:rsidRDefault="00105DAB" w:rsidP="00745CF9">
      <w:pPr>
        <w:jc w:val="both"/>
      </w:pPr>
      <w:r w:rsidRPr="00363AE0">
        <w:t>2.14. Подготовка отчетов о состоянии работ по обеспечения безопасности персональных данных в  МБОУ «</w:t>
      </w:r>
      <w:r>
        <w:t>Прудковская О</w:t>
      </w:r>
      <w:r w:rsidRPr="00363AE0">
        <w:t>ОШ».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center"/>
        <w:rPr>
          <w:b/>
        </w:rPr>
      </w:pPr>
      <w:r w:rsidRPr="00363AE0">
        <w:rPr>
          <w:b/>
          <w:lang w:val="en-US"/>
        </w:rPr>
        <w:t>III</w:t>
      </w:r>
      <w:r w:rsidRPr="00363AE0">
        <w:rPr>
          <w:b/>
        </w:rPr>
        <w:t>.     Права специалиста</w:t>
      </w:r>
    </w:p>
    <w:p w:rsidR="00105DAB" w:rsidRPr="00363AE0" w:rsidRDefault="00105DAB" w:rsidP="00745CF9">
      <w:pPr>
        <w:jc w:val="both"/>
      </w:pPr>
      <w:r w:rsidRPr="00363AE0">
        <w:t>Специалист имеет право:</w:t>
      </w:r>
    </w:p>
    <w:p w:rsidR="00105DAB" w:rsidRPr="00363AE0" w:rsidRDefault="00105DAB" w:rsidP="00745CF9">
      <w:pPr>
        <w:jc w:val="both"/>
      </w:pPr>
      <w:r w:rsidRPr="00363AE0">
        <w:t>3.1. Запрашивать и получать необходимые материалы для организации и проведения работ по вопросам обеспечения безопасности персональных данных.</w:t>
      </w:r>
    </w:p>
    <w:p w:rsidR="00105DAB" w:rsidRPr="00363AE0" w:rsidRDefault="00105DAB" w:rsidP="00745CF9">
      <w:pPr>
        <w:jc w:val="both"/>
      </w:pPr>
      <w:r w:rsidRPr="00363AE0">
        <w:t>3.2. Разрабатывать проекты организационных и распорядительных документов по обеспечению безопасности персональных данных.</w:t>
      </w:r>
    </w:p>
    <w:p w:rsidR="00105DAB" w:rsidRPr="00363AE0" w:rsidRDefault="00105DAB" w:rsidP="00745CF9">
      <w:pPr>
        <w:jc w:val="both"/>
      </w:pPr>
      <w:r w:rsidRPr="00363AE0">
        <w:t>3.3. Готовить предложения о привлечении к проведению работ по защите информации на договорной основе организаций, имеющих лицензии на право проведения работ в области защиты информации.</w:t>
      </w:r>
    </w:p>
    <w:p w:rsidR="00105DAB" w:rsidRPr="00363AE0" w:rsidRDefault="00105DAB" w:rsidP="00745CF9">
      <w:pPr>
        <w:jc w:val="both"/>
      </w:pPr>
      <w:r w:rsidRPr="00363AE0">
        <w:t>3.4. Контролировать деятельность структурных подразделений  МБОУ «</w:t>
      </w:r>
      <w:r>
        <w:t>Прудковская О</w:t>
      </w:r>
      <w:r w:rsidRPr="00363AE0">
        <w:t>ОШ» в части выполнения ими требований по обеспечению безопасности персональных данных.</w:t>
      </w:r>
    </w:p>
    <w:p w:rsidR="00105DAB" w:rsidRPr="00363AE0" w:rsidRDefault="00105DAB" w:rsidP="00745CF9">
      <w:pPr>
        <w:jc w:val="both"/>
      </w:pPr>
      <w:r w:rsidRPr="00363AE0">
        <w:t>3.5. Вносить предложения  директору МБОУ «</w:t>
      </w:r>
      <w:r>
        <w:t>Прудковская О</w:t>
      </w:r>
      <w:r w:rsidRPr="00363AE0">
        <w:t>ОШ» о приостановке работ в случае обнаружения несанкционированного доступа, утечки (или предпосылок для утечки) персональных данных.</w:t>
      </w:r>
    </w:p>
    <w:p w:rsidR="00105DAB" w:rsidRPr="00363AE0" w:rsidRDefault="00105DAB" w:rsidP="00745CF9">
      <w:pPr>
        <w:jc w:val="both"/>
      </w:pPr>
      <w:r w:rsidRPr="00363AE0">
        <w:t>3.6. Привлекать    на    договорной    основе    необходимых    специалистов организаций-лицензиатов ФСТЭК для проведения исследований, разработки решений, мероприятий и организационно-распорядительных документов по вопро</w:t>
      </w:r>
      <w:r w:rsidRPr="00363AE0">
        <w:softHyphen/>
        <w:t>сам обеспечения безопасности персональных данных.</w:t>
      </w:r>
    </w:p>
    <w:p w:rsidR="00105DAB" w:rsidRPr="00363AE0" w:rsidRDefault="00105DAB" w:rsidP="00745CF9">
      <w:pPr>
        <w:jc w:val="both"/>
      </w:pPr>
    </w:p>
    <w:p w:rsidR="00105DAB" w:rsidRPr="00363AE0" w:rsidRDefault="00105DAB" w:rsidP="00745CF9">
      <w:pPr>
        <w:jc w:val="center"/>
        <w:rPr>
          <w:b/>
        </w:rPr>
      </w:pPr>
      <w:r w:rsidRPr="00363AE0">
        <w:rPr>
          <w:b/>
        </w:rPr>
        <w:t>IV.     Ответственность специалиста</w:t>
      </w:r>
    </w:p>
    <w:p w:rsidR="00105DAB" w:rsidRPr="00363AE0" w:rsidRDefault="00105DAB" w:rsidP="00745CF9">
      <w:pPr>
        <w:jc w:val="both"/>
      </w:pPr>
      <w:r w:rsidRPr="00363AE0">
        <w:t>4.1. Специалист несет персональную ответственность за:</w:t>
      </w:r>
    </w:p>
    <w:p w:rsidR="00105DAB" w:rsidRPr="00363AE0" w:rsidRDefault="00105DAB" w:rsidP="00745CF9">
      <w:pPr>
        <w:jc w:val="both"/>
      </w:pPr>
      <w:r w:rsidRPr="00363AE0">
        <w:t>- правильность и объективность принимаемых решений;</w:t>
      </w:r>
    </w:p>
    <w:p w:rsidR="00105DAB" w:rsidRPr="00363AE0" w:rsidRDefault="00105DAB" w:rsidP="00745CF9">
      <w:pPr>
        <w:jc w:val="both"/>
      </w:pPr>
      <w:r w:rsidRPr="00363AE0">
        <w:t>- правильное и своевременное выполнение приказов директора МБОУ «</w:t>
      </w:r>
      <w:r>
        <w:t>Прудковская О</w:t>
      </w:r>
      <w:r w:rsidRPr="00363AE0">
        <w:t xml:space="preserve">ОШ» </w:t>
      </w:r>
      <w:bookmarkStart w:id="0" w:name="_GoBack"/>
      <w:bookmarkEnd w:id="0"/>
      <w:r w:rsidRPr="00363AE0">
        <w:t>по вопросам, входящим в возложенные на него функции;</w:t>
      </w:r>
    </w:p>
    <w:p w:rsidR="00105DAB" w:rsidRPr="00363AE0" w:rsidRDefault="00105DAB" w:rsidP="00745CF9">
      <w:pPr>
        <w:jc w:val="both"/>
      </w:pPr>
      <w:r w:rsidRPr="00363AE0">
        <w:t>- выполнение возложенных на него обязанностей, предусмотренных настоящим Регламентом;</w:t>
      </w:r>
    </w:p>
    <w:p w:rsidR="00105DAB" w:rsidRPr="00363AE0" w:rsidRDefault="00105DAB" w:rsidP="00745CF9">
      <w:pPr>
        <w:jc w:val="both"/>
      </w:pPr>
      <w:r w:rsidRPr="00363AE0">
        <w:t>- соблюдение трудовой дисциплины, охраны труда;</w:t>
      </w:r>
    </w:p>
    <w:p w:rsidR="00105DAB" w:rsidRPr="00363AE0" w:rsidRDefault="00105DAB" w:rsidP="00745CF9">
      <w:pPr>
        <w:jc w:val="both"/>
      </w:pPr>
      <w:r w:rsidRPr="00363AE0">
        <w:t xml:space="preserve"> - качество проводимых работ по обеспечению безопасности персональных данных в соответствии с функциональными обязанностями.</w:t>
      </w:r>
    </w:p>
    <w:p w:rsidR="00105DAB" w:rsidRPr="00363AE0" w:rsidRDefault="00105DAB" w:rsidP="00745CF9">
      <w:pPr>
        <w:jc w:val="both"/>
      </w:pPr>
      <w:r w:rsidRPr="00363AE0">
        <w:t>- согласно действующему законодательству Российской Федерации за</w:t>
      </w:r>
      <w:r w:rsidRPr="00363AE0">
        <w:br/>
        <w:t>разглашение сведений ограниченного распространения, ставших известными ему по роду работы.</w:t>
      </w:r>
    </w:p>
    <w:sectPr w:rsidR="00105DAB" w:rsidRPr="00363AE0" w:rsidSect="003626EA">
      <w:pgSz w:w="11906" w:h="16838"/>
      <w:pgMar w:top="719" w:right="566" w:bottom="719" w:left="1680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D6689"/>
    <w:multiLevelType w:val="hybridMultilevel"/>
    <w:tmpl w:val="3D069B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725"/>
    <w:rsid w:val="000D600F"/>
    <w:rsid w:val="00105DAB"/>
    <w:rsid w:val="00106B8B"/>
    <w:rsid w:val="0016189D"/>
    <w:rsid w:val="002B11E3"/>
    <w:rsid w:val="002D5066"/>
    <w:rsid w:val="003606EC"/>
    <w:rsid w:val="003626EA"/>
    <w:rsid w:val="00363AE0"/>
    <w:rsid w:val="005274B1"/>
    <w:rsid w:val="00566EED"/>
    <w:rsid w:val="005842A1"/>
    <w:rsid w:val="005E4CB7"/>
    <w:rsid w:val="0061297D"/>
    <w:rsid w:val="006266B4"/>
    <w:rsid w:val="006F2346"/>
    <w:rsid w:val="00720E7B"/>
    <w:rsid w:val="00745CF9"/>
    <w:rsid w:val="00815288"/>
    <w:rsid w:val="00817E69"/>
    <w:rsid w:val="009A01C9"/>
    <w:rsid w:val="00A17D09"/>
    <w:rsid w:val="00AA5849"/>
    <w:rsid w:val="00AD0725"/>
    <w:rsid w:val="00AE7C2E"/>
    <w:rsid w:val="00B25B5E"/>
    <w:rsid w:val="00C0008B"/>
    <w:rsid w:val="00C41163"/>
    <w:rsid w:val="00D76604"/>
    <w:rsid w:val="00DB7FDA"/>
    <w:rsid w:val="00DC7996"/>
    <w:rsid w:val="00F35568"/>
    <w:rsid w:val="00FA0A55"/>
    <w:rsid w:val="00FE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725"/>
    <w:rPr>
      <w:rFonts w:ascii="Times New Roman" w:eastAsia="Times New Roman" w:hAnsi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D0725"/>
    <w:pPr>
      <w:keepNext/>
      <w:jc w:val="center"/>
      <w:outlineLvl w:val="0"/>
    </w:pPr>
    <w:rPr>
      <w:b/>
      <w:bCs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D0725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AD072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AD0725"/>
    <w:pPr>
      <w:jc w:val="center"/>
    </w:pPr>
    <w:rPr>
      <w:b/>
      <w:bCs/>
      <w:sz w:val="36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D072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AD072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D0725"/>
    <w:pPr>
      <w:tabs>
        <w:tab w:val="center" w:pos="4677"/>
        <w:tab w:val="right" w:pos="9355"/>
      </w:tabs>
    </w:pPr>
    <w:rPr>
      <w:color w:val="00000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D0725"/>
    <w:rPr>
      <w:rFonts w:ascii="Times New Roman" w:hAnsi="Times New Roman" w:cs="Times New Roman"/>
      <w:color w:val="000000"/>
      <w:sz w:val="28"/>
      <w:szCs w:val="28"/>
      <w:lang w:eastAsia="ru-RU"/>
    </w:rPr>
  </w:style>
  <w:style w:type="paragraph" w:styleId="ListParagraph">
    <w:name w:val="List Paragraph"/>
    <w:basedOn w:val="Normal"/>
    <w:uiPriority w:val="99"/>
    <w:qFormat/>
    <w:rsid w:val="00AD0725"/>
    <w:pPr>
      <w:ind w:left="720"/>
      <w:contextualSpacing/>
    </w:pPr>
  </w:style>
  <w:style w:type="paragraph" w:styleId="NoSpacing">
    <w:name w:val="No Spacing"/>
    <w:uiPriority w:val="99"/>
    <w:qFormat/>
    <w:rsid w:val="005842A1"/>
    <w:rPr>
      <w:rFonts w:eastAsia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842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842A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42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137</TotalTime>
  <Pages>20</Pages>
  <Words>7368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2016-10-06T05:30:00Z</cp:lastPrinted>
  <dcterms:created xsi:type="dcterms:W3CDTF">2016-07-30T11:32:00Z</dcterms:created>
  <dcterms:modified xsi:type="dcterms:W3CDTF">2017-08-20T04:20:00Z</dcterms:modified>
</cp:coreProperties>
</file>